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3F" w:rsidRPr="0060733E" w:rsidRDefault="00611D3F" w:rsidP="00D169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F72772">
        <w:rPr>
          <w:rFonts w:hint="eastAsia"/>
          <w:b/>
          <w:sz w:val="24"/>
          <w:szCs w:val="24"/>
          <w:lang w:eastAsia="ko-KR"/>
        </w:rPr>
        <w:t>#</w:t>
      </w:r>
      <w:proofErr w:type="gramStart"/>
      <w:r w:rsidR="00F72772">
        <w:rPr>
          <w:rFonts w:hint="eastAsia"/>
          <w:b/>
          <w:sz w:val="24"/>
          <w:szCs w:val="24"/>
          <w:lang w:eastAsia="ko-KR"/>
        </w:rPr>
        <w:t>8</w:t>
      </w:r>
      <w:r w:rsidR="00DA5AAB">
        <w:rPr>
          <w:b/>
          <w:sz w:val="24"/>
          <w:szCs w:val="24"/>
          <w:lang w:eastAsia="ko-KR"/>
        </w:rPr>
        <w:t>9</w:t>
      </w:r>
      <w:r w:rsidR="00F72772">
        <w:rPr>
          <w:rFonts w:hint="eastAsia"/>
          <w:b/>
          <w:sz w:val="24"/>
          <w:szCs w:val="24"/>
          <w:lang w:eastAsia="ko-KR"/>
        </w:rPr>
        <w:t xml:space="preserve"> </w:t>
      </w:r>
      <w:r w:rsidR="00B716F9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063494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043CFD">
        <w:rPr>
          <w:rFonts w:cs="Arial"/>
          <w:b/>
          <w:i/>
          <w:noProof/>
          <w:color w:val="000000"/>
          <w:sz w:val="24"/>
          <w:szCs w:val="24"/>
          <w:lang w:eastAsia="ko-KR"/>
        </w:rPr>
        <w:t>0</w:t>
      </w:r>
      <w:r w:rsidR="00DA5AAB">
        <w:rPr>
          <w:rFonts w:cs="Arial"/>
          <w:b/>
          <w:i/>
          <w:noProof/>
          <w:color w:val="000000"/>
          <w:sz w:val="24"/>
          <w:szCs w:val="24"/>
          <w:lang w:eastAsia="ko-KR"/>
        </w:rPr>
        <w:t>8049</w:t>
      </w:r>
      <w:proofErr w:type="gramEnd"/>
    </w:p>
    <w:p w:rsidR="00611D3F" w:rsidRPr="00F72772" w:rsidRDefault="00DA5AAB" w:rsidP="00D16929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Hangzhou</w:t>
      </w:r>
      <w:r w:rsidR="00A3256C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China</w:t>
      </w:r>
      <w:r w:rsidR="004E6679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5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 w:rsidR="00A3256C">
        <w:rPr>
          <w:rFonts w:cs="Arial" w:hint="eastAsia"/>
          <w:b/>
          <w:noProof/>
          <w:color w:val="000000"/>
          <w:sz w:val="24"/>
          <w:szCs w:val="24"/>
          <w:lang w:eastAsia="ko-KR"/>
        </w:rPr>
        <w:t>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9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May</w:t>
      </w:r>
      <w:r w:rsidR="00611D3F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F1DEB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DA5AAB">
        <w:rPr>
          <w:rFonts w:ascii="Arial" w:eastAsia="맑은 고딕" w:hAnsi="Arial" w:cs="Arial"/>
          <w:sz w:val="24"/>
          <w:szCs w:val="24"/>
          <w:lang w:eastAsia="ko-KR"/>
        </w:rPr>
        <w:t>7.1.4.2.1.1</w:t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</w:p>
    <w:p w:rsidR="00611D3F" w:rsidRPr="00393DE9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Source:</w:t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 xml:space="preserve">Samsung </w:t>
      </w:r>
    </w:p>
    <w:p w:rsidR="00611D3F" w:rsidRPr="00393DE9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393DE9">
        <w:rPr>
          <w:rFonts w:ascii="Arial" w:hAnsi="Arial" w:cs="Arial"/>
          <w:b/>
          <w:sz w:val="24"/>
          <w:szCs w:val="24"/>
        </w:rPr>
        <w:t>Title:</w:t>
      </w:r>
      <w:r w:rsidRPr="00393DE9">
        <w:rPr>
          <w:rFonts w:ascii="Arial" w:hAnsi="Arial" w:cs="Arial"/>
          <w:sz w:val="24"/>
          <w:szCs w:val="24"/>
        </w:rPr>
        <w:t xml:space="preserve"> </w:t>
      </w:r>
      <w:r w:rsidRPr="00393DE9">
        <w:rPr>
          <w:rFonts w:ascii="Arial" w:hAnsi="Arial" w:cs="Arial"/>
          <w:sz w:val="24"/>
          <w:szCs w:val="24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393DE9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DA5AAB">
        <w:rPr>
          <w:rFonts w:ascii="Arial" w:eastAsia="맑은 고딕" w:hAnsi="Arial" w:cs="Arial"/>
          <w:sz w:val="24"/>
          <w:szCs w:val="24"/>
          <w:lang w:eastAsia="ko-KR"/>
        </w:rPr>
        <w:t>Comparison of CA Polar Codes and PC-CA Polar Codes</w:t>
      </w:r>
      <w:r w:rsidRPr="00393DE9">
        <w:rPr>
          <w:rFonts w:ascii="Arial" w:hAnsi="Arial" w:cs="Arial"/>
          <w:sz w:val="24"/>
          <w:szCs w:val="24"/>
        </w:rPr>
        <w:t xml:space="preserve"> </w:t>
      </w:r>
    </w:p>
    <w:p w:rsidR="00611D3F" w:rsidRPr="00393DE9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393DE9">
        <w:rPr>
          <w:rFonts w:ascii="Arial" w:hAnsi="Arial" w:cs="Arial"/>
          <w:b/>
          <w:sz w:val="24"/>
          <w:szCs w:val="24"/>
        </w:rPr>
        <w:t>Document for:</w:t>
      </w:r>
      <w:r w:rsidRPr="00393DE9">
        <w:rPr>
          <w:rFonts w:ascii="Arial" w:hAnsi="Arial" w:cs="Arial"/>
          <w:b/>
          <w:sz w:val="24"/>
          <w:szCs w:val="24"/>
        </w:rPr>
        <w:tab/>
      </w:r>
      <w:r w:rsidRPr="00393DE9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393DE9">
        <w:rPr>
          <w:rFonts w:ascii="Arial" w:hAnsi="Arial" w:cs="Arial"/>
          <w:sz w:val="24"/>
          <w:szCs w:val="24"/>
        </w:rPr>
        <w:t>Discussion and Decision</w:t>
      </w:r>
    </w:p>
    <w:p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Pr="0020272C">
        <w:t>Introduction</w:t>
      </w:r>
    </w:p>
    <w:p w:rsidR="00B26096" w:rsidRPr="002519C7" w:rsidRDefault="00B26096" w:rsidP="00D16929">
      <w:pPr>
        <w:ind w:firstLineChars="100" w:firstLine="200"/>
        <w:jc w:val="both"/>
        <w:rPr>
          <w:rFonts w:eastAsia="맑은 고딕"/>
          <w:lang w:eastAsia="ko-KR"/>
        </w:rPr>
      </w:pPr>
      <w:r w:rsidRPr="002519C7">
        <w:rPr>
          <w:rFonts w:eastAsia="맑은 고딕"/>
          <w:lang w:eastAsia="ko-KR"/>
        </w:rPr>
        <w:t>I</w:t>
      </w:r>
      <w:r w:rsidRPr="002519C7">
        <w:rPr>
          <w:rFonts w:eastAsia="맑은 고딕" w:hint="eastAsia"/>
          <w:lang w:eastAsia="ko-KR"/>
        </w:rPr>
        <w:t xml:space="preserve">n </w:t>
      </w:r>
      <w:r w:rsidR="00C10C6C">
        <w:rPr>
          <w:rFonts w:eastAsia="맑은 고딕"/>
          <w:lang w:eastAsia="ko-KR"/>
        </w:rPr>
        <w:t xml:space="preserve">last </w:t>
      </w:r>
      <w:r w:rsidR="0031352C">
        <w:rPr>
          <w:rFonts w:eastAsia="맑은 고딕"/>
          <w:lang w:eastAsia="ko-KR"/>
        </w:rPr>
        <w:t xml:space="preserve">RAN-1 </w:t>
      </w:r>
      <w:r w:rsidR="00C10C6C">
        <w:rPr>
          <w:rFonts w:eastAsia="맑은 고딕"/>
          <w:lang w:eastAsia="ko-KR"/>
        </w:rPr>
        <w:t>#88bis</w:t>
      </w:r>
      <w:r w:rsidRPr="002519C7">
        <w:rPr>
          <w:rFonts w:eastAsia="맑은 고딕"/>
          <w:lang w:eastAsia="ko-KR"/>
        </w:rPr>
        <w:t xml:space="preserve"> meeting</w:t>
      </w:r>
      <w:r w:rsidR="001E5360">
        <w:rPr>
          <w:rFonts w:eastAsia="맑은 고딕" w:hint="eastAsia"/>
          <w:lang w:eastAsia="ko-KR"/>
        </w:rPr>
        <w:t xml:space="preserve"> [1]</w:t>
      </w:r>
      <w:r w:rsidRPr="002519C7">
        <w:rPr>
          <w:rFonts w:eastAsia="맑은 고딕"/>
          <w:lang w:eastAsia="ko-KR"/>
        </w:rPr>
        <w:t xml:space="preserve">, </w:t>
      </w:r>
      <w:r w:rsidR="00F2610D">
        <w:rPr>
          <w:rFonts w:eastAsia="맑은 고딕"/>
          <w:lang w:eastAsia="ko-KR"/>
        </w:rPr>
        <w:t>there are some agre</w:t>
      </w:r>
      <w:r w:rsidR="00CF61C0">
        <w:rPr>
          <w:rFonts w:eastAsia="맑은 고딕"/>
          <w:lang w:eastAsia="ko-KR"/>
        </w:rPr>
        <w:t xml:space="preserve">ements on </w:t>
      </w:r>
      <w:r w:rsidR="00CC141F">
        <w:rPr>
          <w:rFonts w:eastAsia="맑은 고딕" w:hint="eastAsia"/>
          <w:lang w:eastAsia="ko-KR"/>
        </w:rPr>
        <w:t>polar code</w:t>
      </w:r>
      <w:r w:rsidR="00C10C6C">
        <w:rPr>
          <w:rFonts w:eastAsia="맑은 고딕"/>
          <w:lang w:eastAsia="ko-KR"/>
        </w:rPr>
        <w:t xml:space="preserve"> construction</w:t>
      </w:r>
      <w:r w:rsidR="006D2F15">
        <w:rPr>
          <w:rFonts w:eastAsia="맑은 고딕"/>
          <w:lang w:eastAsia="ko-KR"/>
        </w:rPr>
        <w:t xml:space="preserve"> as below:</w:t>
      </w:r>
      <w:r w:rsidR="006F513D"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26096" w:rsidTr="002F1F5D">
        <w:tc>
          <w:tcPr>
            <w:tcW w:w="9837" w:type="dxa"/>
          </w:tcPr>
          <w:p w:rsidR="00D732E0" w:rsidRPr="000F2909" w:rsidRDefault="00B26096" w:rsidP="00D732E0">
            <w:pPr>
              <w:rPr>
                <w:b/>
                <w:highlight w:val="green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="00D732E0" w:rsidRPr="000F2909">
              <w:rPr>
                <w:b/>
                <w:highlight w:val="green"/>
                <w:u w:val="single"/>
                <w:lang w:eastAsia="ja-JP"/>
              </w:rPr>
              <w:t>Agreement:</w:t>
            </w:r>
          </w:p>
          <w:p w:rsidR="00D732E0" w:rsidRPr="007C2FF6" w:rsidRDefault="00D732E0" w:rsidP="00D732E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9F35DF">
              <w:rPr>
                <w:lang w:val="en-US" w:eastAsia="ja-JP"/>
              </w:rPr>
              <w:t xml:space="preserve">J CRC bits </w:t>
            </w:r>
            <w:r>
              <w:rPr>
                <w:lang w:val="en-US" w:eastAsia="ja-JP"/>
              </w:rPr>
              <w:t>are provided (</w:t>
            </w:r>
            <w:r w:rsidRPr="00D36CA1">
              <w:rPr>
                <w:color w:val="BFBFBF"/>
                <w:lang w:val="en-US" w:eastAsia="ja-JP"/>
              </w:rPr>
              <w:t>which may be used for error detection and may also be used to assist decoding and potentially for early termination</w:t>
            </w:r>
            <w:r>
              <w:rPr>
                <w:lang w:val="en-US" w:eastAsia="ja-JP"/>
              </w:rPr>
              <w:t>)</w:t>
            </w:r>
          </w:p>
          <w:p w:rsidR="00D732E0" w:rsidRPr="007C2FF6" w:rsidRDefault="00D732E0" w:rsidP="00D732E0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J may be different in DL and UL</w:t>
            </w:r>
          </w:p>
          <w:p w:rsidR="00D732E0" w:rsidRPr="007C2FF6" w:rsidRDefault="00D732E0" w:rsidP="00D732E0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J may depend on the payload size in the UL (0 not precluded)</w:t>
            </w:r>
          </w:p>
          <w:p w:rsidR="00D732E0" w:rsidRPr="000C34B4" w:rsidRDefault="00D732E0" w:rsidP="00D732E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In addition, </w:t>
            </w:r>
            <w:r w:rsidRPr="009F35DF">
              <w:rPr>
                <w:lang w:val="en-US" w:eastAsia="ja-JP"/>
              </w:rPr>
              <w:t xml:space="preserve">J’ </w:t>
            </w:r>
            <w:r>
              <w:rPr>
                <w:lang w:val="en-US" w:eastAsia="ja-JP"/>
              </w:rPr>
              <w:t xml:space="preserve">assistance </w:t>
            </w:r>
            <w:r w:rsidRPr="009F35DF">
              <w:rPr>
                <w:lang w:val="en-US" w:eastAsia="ja-JP"/>
              </w:rPr>
              <w:t>bits ar</w:t>
            </w:r>
            <w:r>
              <w:rPr>
                <w:lang w:val="en-US" w:eastAsia="ja-JP"/>
              </w:rPr>
              <w:t>e provided in reliable locations (</w:t>
            </w:r>
            <w:r w:rsidRPr="00D36CA1">
              <w:rPr>
                <w:color w:val="BFBFBF"/>
                <w:lang w:val="en-US" w:eastAsia="ja-JP"/>
              </w:rPr>
              <w:t>which may be used to assist decoding and potentially for early termination</w:t>
            </w:r>
            <w:r>
              <w:rPr>
                <w:lang w:val="en-US" w:eastAsia="ja-JP"/>
              </w:rPr>
              <w:t>)</w:t>
            </w:r>
          </w:p>
          <w:p w:rsidR="00D732E0" w:rsidRDefault="00D732E0" w:rsidP="00D732E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J + J’ &lt;= the number of bits required to satisfy the FAR target (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FAR</w:t>
            </w:r>
            <w:proofErr w:type="spellEnd"/>
            <w:r>
              <w:rPr>
                <w:lang w:eastAsia="ja-JP"/>
              </w:rPr>
              <w:t>) + 6</w:t>
            </w:r>
          </w:p>
          <w:p w:rsidR="00D732E0" w:rsidRDefault="00D732E0" w:rsidP="00D732E0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Working assumption: </w:t>
            </w:r>
          </w:p>
          <w:p w:rsidR="00D732E0" w:rsidRDefault="00D732E0" w:rsidP="00D732E0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For DL,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FAR</w:t>
            </w:r>
            <w:proofErr w:type="spellEnd"/>
            <w:r>
              <w:rPr>
                <w:lang w:eastAsia="ja-JP"/>
              </w:rPr>
              <w:t xml:space="preserve"> = 16 (at least for </w:t>
            </w:r>
            <w:proofErr w:type="spellStart"/>
            <w:r>
              <w:rPr>
                <w:lang w:eastAsia="ja-JP"/>
              </w:rPr>
              <w:t>eMBB</w:t>
            </w:r>
            <w:proofErr w:type="spellEnd"/>
            <w:r>
              <w:rPr>
                <w:lang w:eastAsia="ja-JP"/>
              </w:rPr>
              <w:t>-related DCI)</w:t>
            </w:r>
          </w:p>
          <w:p w:rsidR="00D732E0" w:rsidRDefault="00D732E0" w:rsidP="00D732E0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For UL,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FAR</w:t>
            </w:r>
            <w:proofErr w:type="spellEnd"/>
            <w:r>
              <w:rPr>
                <w:lang w:eastAsia="ja-JP"/>
              </w:rPr>
              <w:t xml:space="preserve"> = 8 or 16 (at least for </w:t>
            </w:r>
            <w:proofErr w:type="spellStart"/>
            <w:r>
              <w:rPr>
                <w:lang w:eastAsia="ja-JP"/>
              </w:rPr>
              <w:t>eMBB</w:t>
            </w:r>
            <w:proofErr w:type="spellEnd"/>
            <w:r>
              <w:rPr>
                <w:lang w:eastAsia="ja-JP"/>
              </w:rPr>
              <w:t>-related UCI; note that this applies for UL cases with CRC)</w:t>
            </w:r>
          </w:p>
          <w:p w:rsidR="00D732E0" w:rsidRDefault="00D732E0" w:rsidP="00D732E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J’&gt;0</w:t>
            </w:r>
          </w:p>
          <w:p w:rsidR="00D732E0" w:rsidRPr="00215D88" w:rsidRDefault="00D732E0" w:rsidP="00D732E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Working assumption</w:t>
            </w:r>
            <w:r w:rsidRPr="009C7217">
              <w:rPr>
                <w:lang w:eastAsia="ja-JP"/>
              </w:rPr>
              <w:t xml:space="preserve">: J”&lt;=2 </w:t>
            </w:r>
            <w:r w:rsidRPr="009C7217">
              <w:rPr>
                <w:lang w:val="en-US" w:eastAsia="ja-JP"/>
              </w:rPr>
              <w:t xml:space="preserve">additional </w:t>
            </w:r>
            <w:r w:rsidRPr="00215D88">
              <w:rPr>
                <w:lang w:val="en-US" w:eastAsia="ja-JP"/>
              </w:rPr>
              <w:t>assistance bits are provided in unreliable locations (</w:t>
            </w:r>
            <w:r w:rsidRPr="00D36CA1">
              <w:rPr>
                <w:color w:val="BFBFBF"/>
                <w:lang w:val="en-US" w:eastAsia="ja-JP"/>
              </w:rPr>
              <w:t>which may be used to assist decoding and potentially for early termination</w:t>
            </w:r>
            <w:r w:rsidRPr="00215D88">
              <w:rPr>
                <w:lang w:val="en-US" w:eastAsia="ja-JP"/>
              </w:rPr>
              <w:t>)</w:t>
            </w:r>
          </w:p>
          <w:p w:rsidR="00D732E0" w:rsidRPr="00215D88" w:rsidRDefault="00D732E0" w:rsidP="00D732E0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>Can be revisited in RAN1#89 if significant benefit is shown from a larger value of J” without undue complexity – companies are encouraged to additionally evaluate J”=8</w:t>
            </w:r>
          </w:p>
          <w:p w:rsidR="00D732E0" w:rsidRPr="009976D4" w:rsidRDefault="00D732E0" w:rsidP="00D732E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val="en-US" w:eastAsia="ja-JP"/>
              </w:rPr>
              <w:t xml:space="preserve">The J’ </w:t>
            </w:r>
            <w:r>
              <w:rPr>
                <w:lang w:eastAsia="ja-JP"/>
              </w:rPr>
              <w:t xml:space="preserve">(and J” if any) </w:t>
            </w:r>
            <w:r>
              <w:rPr>
                <w:lang w:val="en-US" w:eastAsia="ja-JP"/>
              </w:rPr>
              <w:t>bits may be CRC and/or PC and/or hash bits (</w:t>
            </w:r>
            <w:proofErr w:type="spellStart"/>
            <w:r>
              <w:rPr>
                <w:lang w:val="en-US" w:eastAsia="ja-JP"/>
              </w:rPr>
              <w:t>downscope</w:t>
            </w:r>
            <w:proofErr w:type="spellEnd"/>
            <w:r>
              <w:rPr>
                <w:lang w:val="en-US" w:eastAsia="ja-JP"/>
              </w:rPr>
              <w:t xml:space="preserve"> if possible)</w:t>
            </w:r>
          </w:p>
          <w:p w:rsidR="00D732E0" w:rsidRDefault="00D732E0" w:rsidP="00D732E0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Placement of the J, J’ (and J” if any) assistance bits is FFS after the study of early termination techniques</w:t>
            </w:r>
          </w:p>
          <w:p w:rsidR="00D732E0" w:rsidRDefault="00D732E0" w:rsidP="00D732E0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Appended?</w:t>
            </w:r>
          </w:p>
          <w:p w:rsidR="00D732E0" w:rsidRDefault="00D732E0" w:rsidP="00D732E0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Distributed?</w:t>
            </w:r>
          </w:p>
          <w:p w:rsidR="00D732E0" w:rsidRDefault="00D732E0" w:rsidP="00D732E0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evenly</w:t>
            </w:r>
            <w:proofErr w:type="gramEnd"/>
            <w:r>
              <w:rPr>
                <w:lang w:eastAsia="ja-JP"/>
              </w:rPr>
              <w:t>?</w:t>
            </w:r>
          </w:p>
          <w:p w:rsidR="00D732E0" w:rsidRPr="009F35DF" w:rsidRDefault="00D732E0" w:rsidP="00D732E0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unevenly</w:t>
            </w:r>
            <w:proofErr w:type="gramEnd"/>
            <w:r>
              <w:rPr>
                <w:lang w:eastAsia="ja-JP"/>
              </w:rPr>
              <w:t xml:space="preserve">? </w:t>
            </w:r>
          </w:p>
          <w:p w:rsidR="00B26096" w:rsidRPr="0031352C" w:rsidRDefault="00B26096" w:rsidP="00D169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</w:tbl>
    <w:p w:rsidR="00B26096" w:rsidRDefault="00B26096" w:rsidP="00D16929">
      <w:pPr>
        <w:jc w:val="both"/>
        <w:rPr>
          <w:rFonts w:eastAsia="맑은 고딕"/>
          <w:color w:val="FF0000"/>
          <w:lang w:eastAsia="ko-KR"/>
        </w:rPr>
      </w:pPr>
    </w:p>
    <w:p w:rsidR="00292B30" w:rsidRDefault="00A64DC8" w:rsidP="00292B30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 assistance bit for polar decoding is a linear combination of </w:t>
      </w:r>
      <w:r w:rsidR="0075514B"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>some</w:t>
      </w:r>
      <w:r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information bits that are decoded prior to that assistance bits. </w:t>
      </w:r>
      <w:r w:rsidR="00B46ABA">
        <w:rPr>
          <w:rFonts w:ascii="Times New Roman" w:eastAsia="맑은 고딕" w:hAnsi="Times New Roman" w:cs="Times New Roman"/>
          <w:sz w:val="20"/>
          <w:szCs w:val="20"/>
          <w:lang w:val="en-GB"/>
        </w:rPr>
        <w:t>The assistance bits are classified into two types according to how they are used at the decoder</w:t>
      </w:r>
      <w:r w:rsidR="004C7834"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those for pruning paths </w:t>
      </w:r>
      <w:r w:rsidR="0075514B"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a hard-decision manner </w:t>
      </w:r>
      <w:r w:rsidR="004C7834"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and those for updating path metric during SCL decoding. </w:t>
      </w:r>
      <w:r w:rsidR="0075514B"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CRC-aided polar </w:t>
      </w:r>
      <w:r w:rsidR="00292B30"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(CA-polar) </w:t>
      </w:r>
      <w:r w:rsidR="0075514B"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>codes use only the</w:t>
      </w:r>
      <w:r w:rsidR="00292B30" w:rsidRPr="00292B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forme</w:t>
      </w:r>
      <w:r w:rsidR="00292B30">
        <w:rPr>
          <w:rFonts w:ascii="Times New Roman" w:eastAsia="맑은 고딕" w:hAnsi="Times New Roman" w:cs="Times New Roman"/>
          <w:sz w:val="20"/>
          <w:szCs w:val="20"/>
          <w:lang w:val="en-GB"/>
        </w:rPr>
        <w:t>r type of assistance bits, while parity-check CRC-aided polar (PC-CA) codes utilize both types of assistance bits at the decoder.</w:t>
      </w:r>
      <w:r w:rsidR="0025608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this contribution, we compared these two classes of polar codes under the agreement on the number of assistance bits.</w:t>
      </w:r>
    </w:p>
    <w:p w:rsidR="00454549" w:rsidRDefault="00292B30" w:rsidP="00292B30">
      <w:pPr>
        <w:overflowPunct/>
        <w:autoSpaceDE/>
        <w:autoSpaceDN/>
        <w:adjustRightInd/>
        <w:spacing w:after="0"/>
        <w:textAlignment w:val="auto"/>
        <w:rPr>
          <w:rFonts w:eastAsia="맑은 고딕"/>
          <w:lang w:val="en-US" w:eastAsia="ko-KR"/>
        </w:rPr>
      </w:pPr>
      <w:r>
        <w:rPr>
          <w:rFonts w:eastAsia="맑은 고딕"/>
        </w:rPr>
        <w:br w:type="page"/>
      </w:r>
    </w:p>
    <w:p w:rsidR="00466AE0" w:rsidRDefault="00446E26" w:rsidP="00D16929">
      <w:pPr>
        <w:pStyle w:val="1"/>
      </w:pPr>
      <w:r w:rsidRPr="0020272C">
        <w:lastRenderedPageBreak/>
        <w:t>2</w:t>
      </w:r>
      <w:r w:rsidR="00800A70" w:rsidRPr="0020272C">
        <w:t>.</w:t>
      </w:r>
      <w:r w:rsidR="00ED11F8" w:rsidRPr="0020272C">
        <w:t xml:space="preserve"> </w:t>
      </w:r>
      <w:r w:rsidR="009B4479">
        <w:t>Code Construction</w:t>
      </w:r>
      <w:r w:rsidR="00390F43">
        <w:t xml:space="preserve"> with Assistance Bits</w:t>
      </w:r>
    </w:p>
    <w:p w:rsidR="00512B57" w:rsidRDefault="00AC4F55" w:rsidP="00D16929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First, w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 </w:t>
      </w:r>
      <w:r w:rsidR="001467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define 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>following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basic</w:t>
      </w:r>
      <w:r w:rsidR="00AC04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>notations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w:r w:rsidR="00CC141F">
        <w:rPr>
          <w:rFonts w:ascii="Times New Roman" w:eastAsia="맑은 고딕" w:hAnsi="Times New Roman" w:cs="Times New Roman"/>
          <w:sz w:val="20"/>
          <w:szCs w:val="20"/>
          <w:lang w:val="en-GB"/>
        </w:rPr>
        <w:t>polar code</w:t>
      </w:r>
      <w:r w:rsidR="007708EC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E49A4">
        <w:rPr>
          <w:rFonts w:ascii="Times New Roman" w:eastAsia="맑은 고딕" w:hAnsi="Times New Roman" w:cs="Times New Roman"/>
          <w:sz w:val="20"/>
          <w:szCs w:val="20"/>
          <w:lang w:val="en-GB"/>
        </w:rPr>
        <w:t>in this contribution.</w:t>
      </w:r>
    </w:p>
    <w:p w:rsidR="002931BE" w:rsidRDefault="00986C36" w:rsidP="00D16929">
      <w:pPr>
        <w:pStyle w:val="af3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 w:rsidR="000E69F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information bits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467F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excluding </w:t>
      </w:r>
      <w:r w:rsidR="00F31FC0">
        <w:rPr>
          <w:rFonts w:ascii="Times New Roman" w:eastAsia="맑은 고딕" w:hAnsi="Times New Roman" w:cs="Times New Roman"/>
          <w:sz w:val="20"/>
          <w:szCs w:val="20"/>
          <w:lang w:val="en-GB"/>
        </w:rPr>
        <w:t>CRC bits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CRC</m:t>
            </m:r>
          </m:sub>
        </m:sSub>
      </m:oMath>
      <w:r w:rsidR="00D85C2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the number of CRC bits</w:t>
      </w:r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w:bookmarkStart w:id="1" w:name="OLE_LINK10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bookmarkEnd w:id="1"/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desired </w:t>
      </w:r>
      <w:r w:rsidR="005A121A">
        <w:rPr>
          <w:rFonts w:ascii="Times New Roman" w:eastAsia="맑은 고딕" w:hAnsi="Times New Roman" w:cs="Times New Roman"/>
          <w:sz w:val="20"/>
          <w:szCs w:val="20"/>
          <w:lang w:val="en-GB"/>
        </w:rPr>
        <w:t>code rates</w:t>
      </w:r>
      <w:r w:rsidR="00FB0C8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(CRC bits </w:t>
      </w:r>
      <w:r w:rsidR="00E956F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are classified as parity </w:t>
      </w:r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>bits</w:t>
      </w:r>
      <w:proofErr w:type="gramStart"/>
      <w:r w:rsidR="000B49EC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proofErr w:type="gramEnd"/>
      <w:r w:rsidR="00914FD3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 w:rsidR="000E69F4">
        <w:rPr>
          <w:rFonts w:ascii="Times New Roman" w:eastAsia="맑은 고딕" w:hAnsi="Times New Roman" w:cs="Times New Roman"/>
          <w:sz w:val="20"/>
          <w:szCs w:val="20"/>
          <w:lang w:val="en-GB"/>
        </w:rPr>
        <w:t>: the number of codeword bits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w:bookmarkStart w:id="2" w:name="OLE_LINK1"/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N=</m:t>
        </m:r>
        <m:d>
          <m:dPr>
            <m:begChr m:val="⌈"/>
            <m:endChr m:val="⌉"/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K/R</m:t>
            </m:r>
          </m:e>
        </m:d>
      </m:oMath>
      <w:bookmarkEnd w:id="2"/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r w:rsidR="0050277C"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0</m:t>
            </m:r>
          </m:sub>
        </m:sSub>
      </m:oMath>
      <w:r w:rsidR="0050277C"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 w:rsidR="003E6879"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 w:rsidR="00D85C2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p w:rsidR="00820944" w:rsidRDefault="00DF180D" w:rsidP="00436A5A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According to the agreement in #88bis meeting, we use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J'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J''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denote the number of assistance bits </w:t>
      </w:r>
      <w:r w:rsidR="008E6D8C">
        <w:rPr>
          <w:rFonts w:ascii="Times New Roman" w:eastAsia="맑은 고딕" w:hAnsi="Times New Roman" w:cs="Times New Roman"/>
          <w:sz w:val="20"/>
          <w:szCs w:val="20"/>
          <w:lang w:val="en-GB"/>
        </w:rPr>
        <w:t>in reliable locations and unreliable locations, respectively</w:t>
      </w:r>
      <w:r w:rsidR="00F00879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FF647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1225AE">
        <w:rPr>
          <w:rFonts w:ascii="Times New Roman" w:eastAsia="맑은 고딕" w:hAnsi="Times New Roman" w:cs="Times New Roman"/>
          <w:sz w:val="20"/>
          <w:szCs w:val="20"/>
          <w:lang w:val="en-GB"/>
        </w:rPr>
        <w:t>The assistance bits in reliable locations may include additional CRC bits</w:t>
      </w:r>
      <w:r w:rsidR="003E6ED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so we divide a set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J'</m:t>
        </m:r>
      </m:oMath>
      <w:r w:rsidR="003E6ED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E6ED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assistance bits in reliable locations into two subsets: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 w:rsidR="003E6ED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831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CRC bits and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 w:rsidR="0038313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other </w:t>
      </w:r>
      <w:r w:rsidR="0038313A">
        <w:rPr>
          <w:rFonts w:ascii="Times New Roman" w:eastAsia="맑은 고딕" w:hAnsi="Times New Roman" w:cs="Times New Roman"/>
          <w:sz w:val="20"/>
          <w:szCs w:val="20"/>
          <w:lang w:val="en-GB"/>
        </w:rPr>
        <w:t>assistance</w:t>
      </w:r>
      <w:r w:rsidR="0038313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8313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bits. </w:t>
      </w:r>
    </w:p>
    <w:p w:rsidR="000F455D" w:rsidRDefault="00820944" w:rsidP="00436A5A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CA-polar codes,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func>
          <m:func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log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2</m:t>
                </m:r>
              </m:sub>
            </m:sSub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fName>
          <m:e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max</m:t>
                </m:r>
              </m:sub>
            </m:sSub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</m:func>
      </m:oMath>
      <w:r w:rsidR="002F51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additional CRC bits are </w:t>
      </w:r>
      <w:r w:rsidR="003C06BE">
        <w:rPr>
          <w:rFonts w:ascii="Times New Roman" w:eastAsia="맑은 고딕" w:hAnsi="Times New Roman" w:cs="Times New Roman"/>
          <w:sz w:val="20"/>
          <w:szCs w:val="20"/>
          <w:lang w:val="en-GB"/>
        </w:rPr>
        <w:t>used</w:t>
      </w:r>
      <w:r w:rsidR="00C04E7A">
        <w:rPr>
          <w:rFonts w:ascii="Times New Roman" w:eastAsia="맑은 고딕" w:hAnsi="Times New Roman" w:cs="Times New Roman"/>
          <w:sz w:val="20"/>
          <w:szCs w:val="20"/>
          <w:lang w:val="en-GB"/>
        </w:rPr>
        <w:t>,</w:t>
      </w:r>
      <w:r w:rsidR="002F51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</w:t>
      </w:r>
      <w:r w:rsidR="00A44A4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2F51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no more assistance bits are considered, </w:t>
      </w:r>
      <w:r w:rsidR="002F5195" w:rsidRPr="002F5195">
        <w:rPr>
          <w:rFonts w:ascii="Times New Roman" w:eastAsia="맑은 고딕" w:hAnsi="Times New Roman" w:cs="Times New Roman"/>
          <w:i/>
          <w:sz w:val="20"/>
          <w:szCs w:val="20"/>
          <w:lang w:val="en-GB"/>
        </w:rPr>
        <w:t>i.e.</w:t>
      </w:r>
      <w:proofErr w:type="gramStart"/>
      <w:r w:rsidR="002F51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proofErr w:type="gramEnd"/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=0</m:t>
        </m:r>
      </m:oMath>
      <w:r w:rsidR="00A44A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=0</m:t>
        </m:r>
      </m:oMath>
      <w:r w:rsidR="00A44A4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A44A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Since it was agreed </w:t>
      </w:r>
      <w:proofErr w:type="gramStart"/>
      <w:r w:rsidR="00A44A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that </w:t>
      </w:r>
      <w:proofErr w:type="gramEnd"/>
      <m:oMath>
        <m:sSub>
          <m:sSub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max</m:t>
            </m:r>
          </m:sub>
        </m:sSub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=8</m:t>
        </m:r>
      </m:oMath>
      <w:r w:rsidR="00A44A4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we consider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=3</m:t>
        </m:r>
      </m:oMath>
      <w:r w:rsidR="00A44A4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additional CRC bits not to make </w:t>
      </w:r>
      <w:r w:rsidR="00A44A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FAR </w:t>
      </w:r>
      <w:r w:rsidR="00931AB5">
        <w:rPr>
          <w:rFonts w:ascii="Times New Roman" w:eastAsia="맑은 고딕" w:hAnsi="Times New Roman" w:cs="Times New Roman"/>
          <w:sz w:val="20"/>
          <w:szCs w:val="20"/>
          <w:lang w:val="en-GB"/>
        </w:rPr>
        <w:t>degraded</w:t>
      </w:r>
      <w:r w:rsidR="00A44A4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15169D">
        <w:rPr>
          <w:rFonts w:ascii="Times New Roman" w:eastAsia="맑은 고딕" w:hAnsi="Times New Roman" w:cs="Times New Roman"/>
          <w:sz w:val="20"/>
          <w:szCs w:val="20"/>
          <w:lang w:val="en-GB"/>
        </w:rPr>
        <w:t>In PC-CA polar codes,</w:t>
      </w:r>
      <w:r w:rsidR="002F519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≤</m:t>
        </m:r>
        <m:func>
          <m:func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log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2</m:t>
                </m:r>
              </m:sub>
            </m:sSub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fName>
          <m:e>
            <m:sSub>
              <m:sSub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max</m:t>
                </m:r>
              </m:sub>
            </m:sSub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</m:func>
      </m:oMath>
      <w:r w:rsidR="001516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2F5195">
        <w:rPr>
          <w:rFonts w:ascii="Times New Roman" w:eastAsia="맑은 고딕" w:hAnsi="Times New Roman" w:cs="Times New Roman"/>
          <w:sz w:val="20"/>
          <w:szCs w:val="20"/>
          <w:lang w:val="en-GB"/>
        </w:rPr>
        <w:t>bits are additional CRC</w:t>
      </w:r>
      <w:r w:rsidR="00931AB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 </w:t>
      </w:r>
      <w:r w:rsidR="00BC349A">
        <w:rPr>
          <w:rFonts w:ascii="Times New Roman" w:eastAsia="맑은 고딕" w:hAnsi="Times New Roman" w:cs="Times New Roman"/>
          <w:sz w:val="20"/>
          <w:szCs w:val="20"/>
          <w:lang w:val="en-GB"/>
        </w:rPr>
        <w:t>considered</w:t>
      </w:r>
      <w:r w:rsidR="00326E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at most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sSubSup>
              <m:sSubSup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J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a</m:t>
                </m:r>
              </m:sub>
              <m:sup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'</m:t>
                </m:r>
              </m:sup>
            </m:sSubSup>
          </m:sup>
        </m:sSup>
      </m:oMath>
      <w:r w:rsidR="00326E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326E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candidate paths are checked by CRC error detection at the decoder even though </w:t>
      </w:r>
      <w:r w:rsidR="00CB6F5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list size is greater than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2</m:t>
            </m:r>
          </m:e>
          <m:sup>
            <m:sSubSup>
              <m:sSubSupPr>
                <m:ctrlPr>
                  <w:rPr>
                    <w:rFonts w:ascii="Cambria Math" w:eastAsia="맑은 고딕" w:hAnsi="Cambria Math" w:cs="Times New Roman"/>
                    <w:i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J</m:t>
                </m:r>
              </m:e>
              <m:sub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a</m:t>
                </m:r>
              </m:sub>
              <m:sup>
                <m:r>
                  <w:rPr>
                    <w:rFonts w:ascii="Cambria Math" w:eastAsia="맑은 고딕" w:hAnsi="Cambria Math" w:cs="Times New Roman"/>
                    <w:sz w:val="20"/>
                    <w:szCs w:val="20"/>
                    <w:lang w:val="en-GB"/>
                  </w:rPr>
                  <m:t>'</m:t>
                </m:r>
              </m:sup>
            </m:sSubSup>
          </m:sup>
        </m:sSup>
      </m:oMath>
      <w:r w:rsidR="00326E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 w:rsidR="00326E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B6F56">
        <w:rPr>
          <w:rFonts w:ascii="Times New Roman" w:eastAsia="맑은 고딕" w:hAnsi="Times New Roman" w:cs="Times New Roman"/>
          <w:sz w:val="20"/>
          <w:szCs w:val="20"/>
          <w:lang w:val="en-GB"/>
        </w:rPr>
        <w:t>Additionally</w:t>
      </w:r>
      <w:r w:rsidR="00326E6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-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 w:rsidR="0015169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15169D">
        <w:rPr>
          <w:rFonts w:ascii="Times New Roman" w:eastAsia="맑은 고딕" w:hAnsi="Times New Roman" w:cs="Times New Roman"/>
          <w:sz w:val="20"/>
          <w:szCs w:val="20"/>
          <w:lang w:val="en-GB"/>
        </w:rPr>
        <w:t>bits are PC-frozen bits competing</w:t>
      </w:r>
      <w:r w:rsidR="009A341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</w:t>
      </w:r>
      <w:r w:rsidR="0015169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information bits </w:t>
      </w:r>
      <w:r w:rsidR="002B5ED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at reliable </w:t>
      </w:r>
      <w:proofErr w:type="spellStart"/>
      <w:r w:rsidR="002B5ED0">
        <w:rPr>
          <w:rFonts w:ascii="Times New Roman" w:eastAsia="맑은 고딕" w:hAnsi="Times New Roman" w:cs="Times New Roman"/>
          <w:sz w:val="20"/>
          <w:szCs w:val="20"/>
          <w:lang w:val="en-GB"/>
        </w:rPr>
        <w:t>subchannel</w:t>
      </w:r>
      <w:proofErr w:type="spellEnd"/>
      <w:r w:rsidR="002B5ED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region</w:t>
      </w:r>
      <w:r w:rsidR="00E273E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and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</m:oMath>
      <w:r w:rsidR="006063B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E273E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bits are PC-frozen bits allocated to remaining </w:t>
      </w:r>
      <w:proofErr w:type="spellStart"/>
      <w:r w:rsidR="00E273E2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E273E2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503262" w:rsidRPr="00503262" w:rsidRDefault="00503262" w:rsidP="00503262">
      <w:pPr>
        <w:pStyle w:val="af3"/>
        <w:ind w:firstLineChars="100" w:firstLine="240"/>
        <w:jc w:val="center"/>
        <w:rPr>
          <w:rFonts w:eastAsia="맑은 고딕"/>
        </w:rPr>
      </w:pPr>
      <w:r w:rsidRPr="00503262">
        <w:rPr>
          <w:rFonts w:eastAsia="맑은 고딕"/>
          <w:noProof/>
        </w:rPr>
        <w:drawing>
          <wp:inline distT="0" distB="0" distL="0" distR="0" wp14:anchorId="0F1C1880" wp14:editId="43E4AE6E">
            <wp:extent cx="4320000" cy="2257996"/>
            <wp:effectExtent l="0" t="0" r="4445" b="0"/>
            <wp:docPr id="94" name="그림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22579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3262" w:rsidRDefault="00503262" w:rsidP="00503262">
      <w:pPr>
        <w:pStyle w:val="af3"/>
        <w:spacing w:line="288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Figure </w:t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fldChar w:fldCharType="begin"/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instrText xml:space="preserve"> SEQ Figure \* ARABIC </w:instrText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fldChar w:fldCharType="separate"/>
      </w:r>
      <w:r w:rsidR="00475225">
        <w:rPr>
          <w:rFonts w:ascii="Times New Roman" w:eastAsia="맑은 고딕" w:hAnsi="Times New Roman" w:cs="Times New Roman"/>
          <w:b/>
          <w:noProof/>
          <w:sz w:val="20"/>
          <w:szCs w:val="20"/>
          <w:lang w:val="en-GB"/>
        </w:rPr>
        <w:t>1</w:t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fldChar w:fldCharType="end"/>
      </w:r>
      <w:r w:rsidRPr="00503262">
        <w:rPr>
          <w:rFonts w:ascii="Times New Roman" w:eastAsia="맑은 고딕" w:hAnsi="Times New Roman" w:cs="Times New Roman"/>
          <w:b/>
          <w:sz w:val="20"/>
          <w:szCs w:val="20"/>
          <w:lang w:val="en-GB"/>
        </w:rPr>
        <w:t xml:space="preserve">  </w:t>
      </w:r>
      <w:proofErr w:type="spellStart"/>
      <w:r w:rsidRPr="00503262">
        <w:rPr>
          <w:rFonts w:ascii="Times New Roman" w:eastAsia="맑은 고딕" w:hAnsi="Times New Roman" w:cs="Times New Roman"/>
          <w:sz w:val="20"/>
          <w:szCs w:val="20"/>
          <w:lang w:val="en-GB"/>
        </w:rPr>
        <w:t>Subchannel</w:t>
      </w:r>
      <w:proofErr w:type="spellEnd"/>
      <w:r w:rsidRPr="0050326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allocation for CA-polar and PC-CA polar codes</w:t>
      </w:r>
    </w:p>
    <w:p w:rsidR="00376E2C" w:rsidRDefault="000F455D" w:rsidP="00981C7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Fig. 1 describes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allocations for CA-polar code</w:t>
      </w:r>
      <w:r w:rsidR="006E3FCD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PC-CA polar code</w:t>
      </w:r>
      <w:r w:rsidR="006E3FCD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E273E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843B2B">
        <w:rPr>
          <w:rFonts w:ascii="Times New Roman" w:eastAsia="맑은 고딕" w:hAnsi="Times New Roman" w:cs="Times New Roman"/>
          <w:sz w:val="20"/>
          <w:szCs w:val="20"/>
          <w:lang w:val="en-GB"/>
        </w:rPr>
        <w:t>In CA-polar code construction,</w:t>
      </w:r>
      <w:r w:rsidR="00E778C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C7238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after </w:t>
      </w:r>
      <w:r w:rsidR="004728DB">
        <w:rPr>
          <w:rFonts w:ascii="Times New Roman" w:eastAsia="맑은 고딕" w:hAnsi="Times New Roman" w:cs="Times New Roman"/>
          <w:sz w:val="20"/>
          <w:szCs w:val="20"/>
          <w:lang w:val="en-GB"/>
        </w:rPr>
        <w:t>eliminating</w:t>
      </w:r>
      <w:r w:rsidR="00C7238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shortened or incapable </w:t>
      </w:r>
      <w:proofErr w:type="spellStart"/>
      <w:r w:rsidR="00C72387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C7238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</w:t>
      </w:r>
      <w:r w:rsidR="00583BC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best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K+(J+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)</m:t>
        </m:r>
      </m:oMath>
      <w:r w:rsidR="00583BC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="00583BC9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583BC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E778C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terms of reliability are simply chosen to deliver </w:t>
      </w:r>
      <w:r w:rsidR="00583BC9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information and CRC </w:t>
      </w:r>
      <w:r w:rsidR="00E778C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bits. </w:t>
      </w:r>
      <w:r w:rsidR="00047D35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PC-CA polar code construction requires more </w:t>
      </w:r>
      <w:r w:rsidR="007139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steps for </w:t>
      </w:r>
      <w:proofErr w:type="spellStart"/>
      <w:r w:rsidR="00713931">
        <w:rPr>
          <w:rFonts w:ascii="Times New Roman" w:eastAsia="맑은 고딕" w:hAnsi="Times New Roman" w:cs="Times New Roman"/>
          <w:sz w:val="20"/>
          <w:szCs w:val="20"/>
          <w:lang w:val="en-GB"/>
        </w:rPr>
        <w:t>subchannel</w:t>
      </w:r>
      <w:proofErr w:type="spellEnd"/>
      <w:r w:rsidR="00713931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allocation</w:t>
      </w:r>
      <w:r w:rsidR="00892142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follows:</w:t>
      </w:r>
    </w:p>
    <w:p w:rsidR="00EF4158" w:rsidRDefault="00EF4158" w:rsidP="00C72387">
      <w:pPr>
        <w:pStyle w:val="af3"/>
        <w:numPr>
          <w:ilvl w:val="0"/>
          <w:numId w:val="12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best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K+(J+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)+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subchannels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terms of </w:t>
      </w:r>
      <w:r w:rsidR="008C16E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reliability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are </w:t>
      </w:r>
      <w:r w:rsidR="001035CC">
        <w:rPr>
          <w:rFonts w:ascii="Times New Roman" w:eastAsia="맑은 고딕" w:hAnsi="Times New Roman" w:cs="Times New Roman"/>
          <w:sz w:val="20"/>
          <w:szCs w:val="20"/>
          <w:lang w:val="en-GB"/>
        </w:rPr>
        <w:t>chosen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information bits, CRC bits, and PC-frozen bits in reliable locations</w:t>
      </w:r>
      <w:r w:rsidR="00933BBE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C72387" w:rsidRDefault="001035CC" w:rsidP="00C72387">
      <w:pPr>
        <w:pStyle w:val="af3"/>
        <w:numPr>
          <w:ilvl w:val="0"/>
          <w:numId w:val="12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From the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K+(J+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)+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subchannels,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subchannels with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minimum row weight</w:t>
      </w:r>
      <w:r w:rsidR="00D83DF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are allocated to PC-frozen bits and others are used to transmit information and CRC bits</w:t>
      </w:r>
      <w:r w:rsidR="00933BB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</w:t>
      </w:r>
      <w:r w:rsidR="00946E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Therefore, row weights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K+(J+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)+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 w:rsidR="00946E3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="00946E3F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946E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should be analysed and sorting of </w:t>
      </w:r>
      <w:r w:rsidR="00B16E8E">
        <w:rPr>
          <w:rFonts w:ascii="Times New Roman" w:eastAsia="맑은 고딕" w:hAnsi="Times New Roman" w:cs="Times New Roman"/>
          <w:sz w:val="20"/>
          <w:szCs w:val="20"/>
          <w:lang w:val="en-GB"/>
        </w:rPr>
        <w:t>row weights</w:t>
      </w:r>
      <w:r w:rsidR="00946E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should be </w:t>
      </w:r>
      <w:r w:rsidR="0095019B">
        <w:rPr>
          <w:rFonts w:ascii="Times New Roman" w:eastAsia="맑은 고딕" w:hAnsi="Times New Roman" w:cs="Times New Roman"/>
          <w:sz w:val="20"/>
          <w:szCs w:val="20"/>
          <w:lang w:val="en-GB"/>
        </w:rPr>
        <w:t>carried out</w:t>
      </w:r>
      <w:r w:rsidR="00946E3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every encoding and decoding procedures. </w:t>
      </w:r>
      <w:r w:rsidR="00933BB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If the number of </w:t>
      </w:r>
      <w:proofErr w:type="spellStart"/>
      <w:r w:rsidR="00933BBE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933BB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the minimum row weight is greater </w:t>
      </w:r>
      <w:proofErr w:type="gramStart"/>
      <w:r w:rsidR="00933BB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than </w:t>
      </w:r>
      <w:proofErr w:type="gramEnd"/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 w:rsidR="00933BB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then the most reliable subchannels</w:t>
      </w:r>
      <w:r w:rsidR="00933BBE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among them</w:t>
      </w:r>
      <w:r w:rsidR="00933BB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are selected</w:t>
      </w:r>
      <w:r w:rsidR="00933BBE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0076FB" w:rsidRDefault="00D76C73" w:rsidP="000076FB">
      <w:pPr>
        <w:pStyle w:val="af3"/>
        <w:numPr>
          <w:ilvl w:val="0"/>
          <w:numId w:val="12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m:oMath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</m:oMath>
      <w:r w:rsidR="007D19A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PC-frozen bits are chosen from unreliable locations.</w:t>
      </w:r>
      <w:r w:rsidR="001C50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It </w:t>
      </w:r>
      <w:r w:rsidR="000D6433">
        <w:rPr>
          <w:rFonts w:ascii="Times New Roman" w:eastAsia="맑은 고딕" w:hAnsi="Times New Roman" w:cs="Times New Roman"/>
          <w:sz w:val="20"/>
          <w:szCs w:val="20"/>
          <w:lang w:val="en-GB"/>
        </w:rPr>
        <w:t>has</w:t>
      </w:r>
      <w:r w:rsidR="001C50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not</w:t>
      </w:r>
      <w:r w:rsidR="000D643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been</w:t>
      </w:r>
      <w:r w:rsidR="001C50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0D6433">
        <w:rPr>
          <w:rFonts w:ascii="Times New Roman" w:eastAsia="맑은 고딕" w:hAnsi="Times New Roman" w:cs="Times New Roman"/>
          <w:sz w:val="20"/>
          <w:szCs w:val="20"/>
          <w:lang w:val="en-GB"/>
        </w:rPr>
        <w:t>discussed yet</w:t>
      </w:r>
      <w:r w:rsidR="001C50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which </w:t>
      </w:r>
      <w:proofErr w:type="gramStart"/>
      <w:r w:rsidR="001C5046">
        <w:rPr>
          <w:rFonts w:ascii="Times New Roman" w:eastAsia="맑은 고딕" w:hAnsi="Times New Roman" w:cs="Times New Roman"/>
          <w:sz w:val="20"/>
          <w:szCs w:val="20"/>
          <w:lang w:val="en-GB"/>
        </w:rPr>
        <w:t>criteria is</w:t>
      </w:r>
      <w:proofErr w:type="gramEnd"/>
      <w:r w:rsidR="001C50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applied to choose </w:t>
      </w:r>
      <w:proofErr w:type="spellStart"/>
      <w:r w:rsidR="001C5046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1C5046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for </w:t>
      </w:r>
      <m:oMath>
        <m:sSup>
          <m:s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</m:oMath>
      <w:r w:rsidR="001C504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PC-frozen bits</w:t>
      </w:r>
      <w:r w:rsidR="001C5046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</w:p>
    <w:p w:rsidR="000076FB" w:rsidRPr="000076FB" w:rsidRDefault="000076FB" w:rsidP="000076FB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 w:rsidRPr="000076FB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: </w:t>
      </w:r>
      <w:r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PC-CA polar code construction requires more complicated steps including row weight analysis and sorting for </w:t>
      </w:r>
      <w:proofErr w:type="spellStart"/>
      <w:r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>subchannel</w:t>
      </w:r>
      <w:proofErr w:type="spellEnd"/>
      <w:r w:rsidRPr="000076F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allocation compared CA-polar code construction. These additional operations are </w:t>
      </w:r>
      <w:r w:rsidRPr="000076FB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never carried out for CA-polar codes regardless of how efficiently they can be implemented.</w:t>
      </w:r>
      <w:r w:rsidRPr="000076FB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</w:p>
    <w:p w:rsidR="00045D66" w:rsidRDefault="00C72387" w:rsidP="00A712BC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There is a trade-off between capacity and codeword distance property in </w:t>
      </w:r>
      <w:r w:rsidR="00895648">
        <w:rPr>
          <w:rFonts w:ascii="Times New Roman" w:eastAsia="맑은 고딕" w:hAnsi="Times New Roman" w:cs="Times New Roman"/>
          <w:sz w:val="20"/>
          <w:szCs w:val="20"/>
          <w:lang w:val="en-GB"/>
        </w:rPr>
        <w:t>CA-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polar</w:t>
      </w:r>
      <w:r w:rsidR="0089564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PC-CA polar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code construction. Since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PC-frozen bits are allocated to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of which row weight</w:t>
      </w:r>
      <w:r w:rsidR="000C2561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the generator matrix </w:t>
      </w:r>
      <w:r w:rsidR="00633B6C">
        <w:rPr>
          <w:rFonts w:ascii="Times New Roman" w:eastAsia="맑은 고딕" w:hAnsi="Times New Roman" w:cs="Times New Roman"/>
          <w:sz w:val="20"/>
          <w:szCs w:val="20"/>
          <w:lang w:val="en-GB"/>
        </w:rPr>
        <w:t>are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small, information bits are assigned to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with relatively </w:t>
      </w:r>
      <w:r w:rsidR="00853F75">
        <w:rPr>
          <w:rFonts w:ascii="Times New Roman" w:eastAsia="맑은 고딕" w:hAnsi="Times New Roman" w:cs="Times New Roman"/>
          <w:sz w:val="20"/>
          <w:szCs w:val="20"/>
          <w:lang w:val="en-GB"/>
        </w:rPr>
        <w:t>larger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row weight</w:t>
      </w:r>
      <w:r w:rsidR="004135B6">
        <w:rPr>
          <w:rFonts w:ascii="Times New Roman" w:eastAsia="맑은 고딕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average compared CA-polar codes. However, some of information bits of PC-CA polar codes are allocated to worse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terms of reliability, and it results in performance degradation in terms of symmetric capacity. </w:t>
      </w:r>
      <w:r w:rsidR="001A309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 a result, PC-CA polar codes have better codeword weigh property but worse sum </w:t>
      </w:r>
      <w:proofErr w:type="spellStart"/>
      <w:r w:rsidR="001A3098">
        <w:rPr>
          <w:rFonts w:ascii="Times New Roman" w:eastAsia="맑은 고딕" w:hAnsi="Times New Roman" w:cs="Times New Roman"/>
          <w:sz w:val="20"/>
          <w:szCs w:val="20"/>
          <w:lang w:val="en-GB"/>
        </w:rPr>
        <w:t>subchannel</w:t>
      </w:r>
      <w:proofErr w:type="spellEnd"/>
      <w:r w:rsidR="001A309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capacity compared to CA-polar codes. </w:t>
      </w:r>
    </w:p>
    <w:p w:rsidR="0061690F" w:rsidRDefault="00B3690A" w:rsidP="009C327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 w:rsidR="009C327A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There is a trade-off between the weight property and the sum capacity</w:t>
      </w:r>
      <w:r w:rsidR="007A43E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polar code construction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9C327A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  <w:r w:rsidR="009C327A" w:rsidRPr="009C327A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C-CA polar codes have better weight property and worse sum capacity compared with CA-polar codes.</w:t>
      </w:r>
    </w:p>
    <w:p w:rsidR="009C327A" w:rsidRDefault="009C327A" w:rsidP="009C327A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074900" w:rsidRDefault="00074900" w:rsidP="00D16929">
      <w:pPr>
        <w:pStyle w:val="1"/>
      </w:pPr>
      <w:r>
        <w:t>3</w:t>
      </w:r>
      <w:r w:rsidRPr="0020272C">
        <w:t xml:space="preserve">. </w:t>
      </w:r>
      <w:r>
        <w:t>Performance Evaluation</w:t>
      </w:r>
    </w:p>
    <w:p w:rsidR="00664F1D" w:rsidRDefault="001C4F50" w:rsidP="00473E11">
      <w:pPr>
        <w:pStyle w:val="maintext"/>
        <w:spacing w:before="100" w:beforeAutospacing="1" w:after="100" w:afterAutospacing="1"/>
        <w:ind w:firstLineChars="100"/>
        <w:rPr>
          <w:lang w:val="en-US" w:eastAsia="ko-KR"/>
        </w:rPr>
      </w:pPr>
      <w:bookmarkStart w:id="3" w:name="OLE_LINK18"/>
      <w:r w:rsidRPr="00161DF6">
        <w:rPr>
          <w:lang w:val="en-US" w:eastAsia="ko-KR"/>
        </w:rPr>
        <w:t xml:space="preserve">In this section, the performance of CA-polar codes and that of PC-CA polar codes are compared under the agreement that we made in the meetings. </w:t>
      </w:r>
      <w:r w:rsidR="001B14C6">
        <w:rPr>
          <w:lang w:val="en-US" w:eastAsia="ko-KR"/>
        </w:rPr>
        <w:t xml:space="preserve">Table </w:t>
      </w:r>
      <w:r w:rsidR="00A712BC">
        <w:rPr>
          <w:lang w:val="en-US" w:eastAsia="ko-KR"/>
        </w:rPr>
        <w:t>1</w:t>
      </w:r>
      <w:r w:rsidR="001B14C6">
        <w:rPr>
          <w:lang w:val="en-US" w:eastAsia="ko-KR"/>
        </w:rPr>
        <w:t xml:space="preserve"> shows details about our performance evaluations. </w:t>
      </w:r>
      <w:r w:rsidR="00FD5092">
        <w:rPr>
          <w:lang w:val="en-US" w:eastAsia="ko-KR"/>
        </w:rPr>
        <w:t xml:space="preserve">As agreed, </w:t>
      </w:r>
      <w:r w:rsidR="008D3C68">
        <w:rPr>
          <w:lang w:val="en-US" w:eastAsia="ko-KR"/>
        </w:rPr>
        <w:t xml:space="preserve">SCL decoding with </w:t>
      </w:r>
      <m:oMath>
        <m:r>
          <w:rPr>
            <w:rFonts w:ascii="Cambria Math" w:hAnsi="Cambria Math"/>
            <w:lang w:val="en-US" w:eastAsia="ko-KR"/>
          </w:rPr>
          <m:t>L</m:t>
        </m:r>
        <m:r>
          <m:rPr>
            <m:sty m:val="p"/>
          </m:rPr>
          <w:rPr>
            <w:rFonts w:ascii="Cambria Math" w:hAnsi="Cambria Math"/>
            <w:lang w:val="en-US" w:eastAsia="ko-KR"/>
          </w:rPr>
          <m:t>=8</m:t>
        </m:r>
      </m:oMath>
      <w:r w:rsidR="008D3C68">
        <w:rPr>
          <w:lang w:val="en-US" w:eastAsia="ko-KR"/>
        </w:rPr>
        <w:t xml:space="preserve"> is </w:t>
      </w:r>
      <w:r w:rsidR="00C02DDE">
        <w:rPr>
          <w:lang w:val="en-US" w:eastAsia="ko-KR"/>
        </w:rPr>
        <w:t>considered</w:t>
      </w:r>
      <w:r w:rsidR="0003414F">
        <w:rPr>
          <w:lang w:val="en-US" w:eastAsia="ko-KR"/>
        </w:rPr>
        <w:t>, and</w:t>
      </w:r>
      <w:r w:rsidR="008D3C68">
        <w:rPr>
          <w:lang w:val="en-US" w:eastAsia="ko-KR"/>
        </w:rPr>
        <w:t xml:space="preserve"> </w:t>
      </w:r>
      <w:r w:rsidR="000E317E">
        <w:rPr>
          <w:lang w:val="en-US" w:eastAsia="ko-KR"/>
        </w:rPr>
        <w:t>CA-polar codes and PC-CA polar codes</w:t>
      </w:r>
      <w:r w:rsidR="00664F1D">
        <w:rPr>
          <w:lang w:val="en-US" w:eastAsia="ko-KR"/>
        </w:rPr>
        <w:t xml:space="preserve"> are constructed</w:t>
      </w:r>
      <w:r w:rsidR="000E317E">
        <w:rPr>
          <w:lang w:val="en-US" w:eastAsia="ko-KR"/>
        </w:rPr>
        <w:t xml:space="preserve"> based on</w:t>
      </w:r>
      <w:r w:rsidR="004D24A1">
        <w:rPr>
          <w:lang w:val="en-US" w:eastAsia="ko-KR"/>
        </w:rPr>
        <w:t xml:space="preserve"> the same</w:t>
      </w:r>
      <w:r w:rsidR="000E317E">
        <w:rPr>
          <w:lang w:val="en-US" w:eastAsia="ko-KR"/>
        </w:rPr>
        <w:t xml:space="preserve"> PW sequence</w:t>
      </w:r>
      <w:r w:rsidR="004D24A1">
        <w:rPr>
          <w:lang w:val="en-US" w:eastAsia="ko-KR"/>
        </w:rPr>
        <w:t>s</w:t>
      </w:r>
      <w:r w:rsidR="000E317E">
        <w:rPr>
          <w:lang w:val="en-US" w:eastAsia="ko-KR"/>
        </w:rPr>
        <w:t xml:space="preserve"> </w:t>
      </w:r>
      <w:r w:rsidR="00DE4A41">
        <w:rPr>
          <w:lang w:val="en-US" w:eastAsia="ko-KR"/>
        </w:rPr>
        <w:t>for fair comparison</w:t>
      </w:r>
      <w:r w:rsidR="000E317E">
        <w:rPr>
          <w:lang w:val="en-US" w:eastAsia="ko-KR"/>
        </w:rPr>
        <w:t>.</w:t>
      </w:r>
    </w:p>
    <w:p w:rsidR="00A712BC" w:rsidRPr="006979B9" w:rsidRDefault="00A712BC" w:rsidP="00A712BC">
      <w:pPr>
        <w:spacing w:before="100" w:beforeAutospacing="1" w:afterLines="20" w:after="48" w:line="288" w:lineRule="auto"/>
        <w:ind w:firstLineChars="100" w:firstLine="200"/>
        <w:jc w:val="center"/>
        <w:rPr>
          <w:rFonts w:eastAsia="맑은 고딕"/>
          <w:b/>
          <w:lang w:eastAsia="ko-KR"/>
        </w:rPr>
      </w:pPr>
      <w:proofErr w:type="gramStart"/>
      <w:r w:rsidRPr="006979B9">
        <w:rPr>
          <w:rFonts w:eastAsia="맑은 고딕"/>
          <w:b/>
          <w:lang w:eastAsia="ko-KR"/>
        </w:rPr>
        <w:t xml:space="preserve">Table </w:t>
      </w:r>
      <w:r>
        <w:rPr>
          <w:rFonts w:eastAsia="맑은 고딕"/>
          <w:b/>
          <w:lang w:eastAsia="ko-KR"/>
        </w:rPr>
        <w:t>1</w:t>
      </w:r>
      <w:r>
        <w:rPr>
          <w:rFonts w:eastAsia="맑은 고딕"/>
          <w:lang w:eastAsia="ko-KR"/>
        </w:rPr>
        <w:t>.</w:t>
      </w:r>
      <w:proofErr w:type="gramEnd"/>
      <w:r>
        <w:rPr>
          <w:rFonts w:eastAsia="맑은 고딕"/>
          <w:lang w:eastAsia="ko-KR"/>
        </w:rPr>
        <w:t xml:space="preserve"> Evaluation Setting 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093"/>
        <w:gridCol w:w="3811"/>
        <w:gridCol w:w="3812"/>
      </w:tblGrid>
      <w:tr w:rsidR="00A712BC" w:rsidTr="00C74D75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</w:p>
        </w:tc>
        <w:tc>
          <w:tcPr>
            <w:tcW w:w="3811" w:type="dxa"/>
            <w:shd w:val="clear" w:color="auto" w:fill="FFE599" w:themeFill="accent4" w:themeFillTint="66"/>
            <w:vAlign w:val="center"/>
          </w:tcPr>
          <w:p w:rsidR="00A712BC" w:rsidRPr="001015CD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b/>
                <w:lang w:val="en-US" w:eastAsia="ko-KR"/>
              </w:rPr>
            </w:pPr>
            <w:r w:rsidRPr="001015CD">
              <w:rPr>
                <w:rFonts w:eastAsia="맑은 고딕"/>
                <w:b/>
                <w:lang w:val="en-US" w:eastAsia="ko-KR"/>
              </w:rPr>
              <w:t>CA-Polar</w:t>
            </w:r>
            <w:r w:rsidRPr="001015CD">
              <w:rPr>
                <w:rFonts w:eastAsia="맑은 고딕" w:hint="eastAsia"/>
                <w:b/>
                <w:lang w:val="en-US" w:eastAsia="ko-KR"/>
              </w:rPr>
              <w:t xml:space="preserve"> Codes</w:t>
            </w:r>
          </w:p>
        </w:tc>
        <w:tc>
          <w:tcPr>
            <w:tcW w:w="3812" w:type="dxa"/>
            <w:shd w:val="clear" w:color="auto" w:fill="FFE599" w:themeFill="accent4" w:themeFillTint="66"/>
            <w:vAlign w:val="center"/>
          </w:tcPr>
          <w:p w:rsidR="00A712BC" w:rsidRPr="001015CD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b/>
                <w:lang w:val="en-US" w:eastAsia="ko-KR"/>
              </w:rPr>
            </w:pPr>
            <w:r w:rsidRPr="001015CD">
              <w:rPr>
                <w:rFonts w:eastAsia="맑은 고딕"/>
                <w:b/>
                <w:lang w:val="en-US" w:eastAsia="ko-KR"/>
              </w:rPr>
              <w:t>PC-CA-Polar Codes</w:t>
            </w:r>
          </w:p>
        </w:tc>
      </w:tr>
      <w:tr w:rsidR="00A712BC" w:rsidTr="00C74D75">
        <w:trPr>
          <w:trHeight w:val="340"/>
        </w:trPr>
        <w:tc>
          <w:tcPr>
            <w:tcW w:w="2093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Code construction</w:t>
            </w:r>
          </w:p>
        </w:tc>
        <w:tc>
          <w:tcPr>
            <w:tcW w:w="3811" w:type="dxa"/>
            <w:vAlign w:val="center"/>
          </w:tcPr>
          <w:p w:rsidR="00A712BC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bookmarkStart w:id="4" w:name="OLE_LINK2"/>
            <w:r>
              <w:rPr>
                <w:rFonts w:eastAsia="맑은 고딕"/>
                <w:lang w:val="en-US" w:eastAsia="ko-KR"/>
              </w:rPr>
              <w:t>PW sequence in [1]</w:t>
            </w:r>
            <w:bookmarkEnd w:id="4"/>
          </w:p>
        </w:tc>
        <w:tc>
          <w:tcPr>
            <w:tcW w:w="3812" w:type="dxa"/>
            <w:vAlign w:val="center"/>
          </w:tcPr>
          <w:p w:rsidR="00A712BC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PW sequence </w:t>
            </w:r>
            <w:r>
              <w:rPr>
                <w:rFonts w:eastAsia="맑은 고딕"/>
                <w:lang w:val="en-US" w:eastAsia="ko-KR"/>
              </w:rPr>
              <w:br/>
              <w:t>&amp; PC-frozen bit generation rule [</w:t>
            </w:r>
            <w:r w:rsidR="00F35A2C">
              <w:rPr>
                <w:rFonts w:eastAsia="맑은 고딕"/>
                <w:lang w:val="en-US" w:eastAsia="ko-KR"/>
              </w:rPr>
              <w:t>1</w:t>
            </w:r>
            <w:r>
              <w:rPr>
                <w:rFonts w:eastAsia="맑은 고딕"/>
                <w:lang w:val="en-US" w:eastAsia="ko-KR"/>
              </w:rPr>
              <w:t>]</w:t>
            </w:r>
          </w:p>
        </w:tc>
      </w:tr>
      <w:tr w:rsidR="00A712BC" w:rsidTr="00C74D75">
        <w:trPr>
          <w:trHeight w:val="340"/>
        </w:trPr>
        <w:tc>
          <w:tcPr>
            <w:tcW w:w="2093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/>
                <w:lang w:val="en-US" w:eastAsia="ko-KR"/>
              </w:rPr>
              <w:t>Decoding algorithm</w:t>
            </w:r>
          </w:p>
        </w:tc>
        <w:tc>
          <w:tcPr>
            <w:tcW w:w="3811" w:type="dxa"/>
            <w:vAlign w:val="center"/>
          </w:tcPr>
          <w:p w:rsidR="00A712BC" w:rsidRPr="00ED15E1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CRC-aided SCL decoding</w:t>
            </w:r>
          </w:p>
        </w:tc>
        <w:tc>
          <w:tcPr>
            <w:tcW w:w="3812" w:type="dxa"/>
            <w:vAlign w:val="center"/>
          </w:tcPr>
          <w:p w:rsidR="00A712BC" w:rsidRPr="00ED15E1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PC-&amp;-CRC-aided SCL decoding</w:t>
            </w:r>
          </w:p>
        </w:tc>
      </w:tr>
      <w:tr w:rsidR="00A712BC" w:rsidTr="00C74D75">
        <w:trPr>
          <w:trHeight w:val="340"/>
        </w:trPr>
        <w:tc>
          <w:tcPr>
            <w:tcW w:w="2093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CRC bits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J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+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J</m:t>
                  </m:r>
                  <m:ctrlPr>
                    <w:rPr>
                      <w:rFonts w:ascii="Cambria Math" w:eastAsia="맑은 고딕" w:hAnsi="Cambria Math"/>
                      <w:lang w:val="en-US" w:eastAsia="ko-KR"/>
                    </w:rPr>
                  </m:ctrlPr>
                </m:e>
                <m:sub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a</m:t>
                  </m:r>
                </m:sub>
                <m:sup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3811" w:type="dxa"/>
            <w:vAlign w:val="center"/>
          </w:tcPr>
          <w:p w:rsidR="00A712BC" w:rsidRPr="00D0626D" w:rsidRDefault="00A712BC" w:rsidP="00C74D7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DCI: </w:t>
            </w:r>
            <w:r w:rsidRPr="00DB48C4">
              <w:rPr>
                <w:rFonts w:eastAsia="맑은 고딕" w:hint="eastAsia"/>
                <w:lang w:val="en-US" w:eastAsia="ko-KR"/>
              </w:rPr>
              <w:t>19</w:t>
            </w:r>
            <w:r>
              <w:rPr>
                <w:rFonts w:eastAsia="맑은 고딕"/>
                <w:lang w:val="en-US" w:eastAsia="ko-KR"/>
              </w:rPr>
              <w:t xml:space="preserve"> (16+3)</w:t>
            </w:r>
            <w:r>
              <w:rPr>
                <w:rFonts w:eastAsia="맑은 고딕"/>
                <w:lang w:val="en-US" w:eastAsia="ko-KR"/>
              </w:rPr>
              <w:br/>
              <w:t>UCI: 11 (8+3)</w:t>
            </w:r>
          </w:p>
        </w:tc>
        <w:tc>
          <w:tcPr>
            <w:tcW w:w="3812" w:type="dxa"/>
            <w:vAlign w:val="center"/>
          </w:tcPr>
          <w:p w:rsidR="00A712BC" w:rsidRPr="00DB48C4" w:rsidRDefault="00A712BC" w:rsidP="00C74D7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DCI: 18 (16+2)</w:t>
            </w:r>
            <w:r>
              <w:rPr>
                <w:rFonts w:eastAsia="맑은 고딕"/>
                <w:lang w:val="en-US" w:eastAsia="ko-KR"/>
              </w:rPr>
              <w:br/>
              <w:t>UCI: 10 (8+2)</w:t>
            </w:r>
          </w:p>
        </w:tc>
      </w:tr>
      <w:tr w:rsidR="00A712BC" w:rsidTr="00C74D75">
        <w:trPr>
          <w:trHeight w:val="340"/>
        </w:trPr>
        <w:tc>
          <w:tcPr>
            <w:tcW w:w="2093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Assist</w:t>
            </w:r>
            <w:r>
              <w:rPr>
                <w:rFonts w:eastAsia="맑은 고딕"/>
                <w:lang w:val="en-US" w:eastAsia="ko-KR"/>
              </w:rPr>
              <w:t>ance</w:t>
            </w:r>
            <w:r>
              <w:rPr>
                <w:rFonts w:eastAsia="맑은 고딕" w:hint="eastAsia"/>
                <w:lang w:val="en-US" w:eastAsia="ko-KR"/>
              </w:rPr>
              <w:t xml:space="preserve"> bits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  <w:lang w:val="en-US" w:eastAsia="ko-KR"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J</m:t>
                  </m:r>
                  <m:ctrlPr>
                    <w:rPr>
                      <w:rFonts w:ascii="Cambria Math" w:eastAsia="맑은 고딕" w:hAnsi="Cambria Math"/>
                      <w:lang w:val="en-US" w:eastAsia="ko-KR"/>
                    </w:rPr>
                  </m:ctrlPr>
                </m:e>
                <m:sub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b</m:t>
                  </m:r>
                </m:sub>
                <m:sup>
                  <m:r>
                    <w:rPr>
                      <w:rFonts w:ascii="Cambria Math" w:eastAsia="맑은 고딕" w:hAnsi="Cambria Math"/>
                      <w:lang w:val="en-US" w:eastAsia="ko-KR"/>
                    </w:rPr>
                    <m:t>'</m:t>
                  </m:r>
                </m:sup>
              </m:sSubSup>
              <m: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3811" w:type="dxa"/>
            <w:vAlign w:val="center"/>
          </w:tcPr>
          <w:p w:rsidR="00A712BC" w:rsidRPr="00DB48C4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0</w:t>
            </w:r>
          </w:p>
        </w:tc>
        <w:tc>
          <w:tcPr>
            <w:tcW w:w="3812" w:type="dxa"/>
            <w:vAlign w:val="center"/>
          </w:tcPr>
          <w:p w:rsidR="00A712BC" w:rsidRPr="00DB48C4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6 (including additional 2-bit CRC)</w:t>
            </w:r>
          </w:p>
        </w:tc>
      </w:tr>
      <w:tr w:rsidR="00A712BC" w:rsidTr="00C74D75">
        <w:trPr>
          <w:trHeight w:val="340"/>
        </w:trPr>
        <w:tc>
          <w:tcPr>
            <w:tcW w:w="2093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Assistan</w:t>
            </w:r>
            <w:r>
              <w:rPr>
                <w:rFonts w:eastAsia="맑은 고딕"/>
                <w:lang w:val="en-US" w:eastAsia="ko-KR"/>
              </w:rPr>
              <w:t>ce</w:t>
            </w:r>
            <w:r>
              <w:rPr>
                <w:rFonts w:eastAsia="맑은 고딕" w:hint="eastAsia"/>
                <w:lang w:val="en-US" w:eastAsia="ko-KR"/>
              </w:rPr>
              <w:t xml:space="preserve"> b</w:t>
            </w:r>
            <w:r>
              <w:rPr>
                <w:rFonts w:eastAsia="맑은 고딕"/>
                <w:lang w:val="en-US" w:eastAsia="ko-KR"/>
              </w:rPr>
              <w:t xml:space="preserve">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J'')</m:t>
              </m:r>
            </m:oMath>
          </w:p>
        </w:tc>
        <w:tc>
          <w:tcPr>
            <w:tcW w:w="3811" w:type="dxa"/>
            <w:vAlign w:val="center"/>
          </w:tcPr>
          <w:p w:rsidR="00A712BC" w:rsidRPr="00DB48C4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0</w:t>
            </w:r>
          </w:p>
        </w:tc>
        <w:tc>
          <w:tcPr>
            <w:tcW w:w="3812" w:type="dxa"/>
            <w:vAlign w:val="center"/>
          </w:tcPr>
          <w:p w:rsidR="00A712BC" w:rsidRPr="00DB48C4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2 </w:t>
            </w:r>
          </w:p>
        </w:tc>
      </w:tr>
      <w:tr w:rsidR="00A712BC" w:rsidTr="00C74D75">
        <w:trPr>
          <w:trHeight w:val="340"/>
        </w:trPr>
        <w:tc>
          <w:tcPr>
            <w:tcW w:w="2093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List size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L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623" w:type="dxa"/>
            <w:gridSpan w:val="2"/>
            <w:vAlign w:val="center"/>
          </w:tcPr>
          <w:p w:rsidR="00A712BC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8</w:t>
            </w:r>
          </w:p>
        </w:tc>
      </w:tr>
      <w:tr w:rsidR="00A712BC" w:rsidTr="00C74D75">
        <w:trPr>
          <w:trHeight w:val="340"/>
        </w:trPr>
        <w:tc>
          <w:tcPr>
            <w:tcW w:w="2093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 w:rsidRPr="00A60567">
              <w:rPr>
                <w:rFonts w:eastAsia="맑은 고딕" w:hint="eastAsia"/>
                <w:lang w:val="en-US" w:eastAsia="ko-KR"/>
              </w:rPr>
              <w:t>Info</w:t>
            </w:r>
            <w:r>
              <w:rPr>
                <w:rFonts w:eastAsia="맑은 고딕"/>
                <w:lang w:val="en-US" w:eastAsia="ko-KR"/>
              </w:rPr>
              <w:t>.</w:t>
            </w:r>
            <w:r w:rsidRPr="00A60567">
              <w:rPr>
                <w:rFonts w:eastAsia="맑은 고딕" w:hint="eastAsia"/>
                <w:lang w:val="en-US" w:eastAsia="ko-KR"/>
              </w:rPr>
              <w:t xml:space="preserve"> bits</w:t>
            </w:r>
            <w:r w:rsidRPr="00A60567">
              <w:rPr>
                <w:rFonts w:eastAsia="맑은 고딕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623" w:type="dxa"/>
            <w:gridSpan w:val="2"/>
            <w:vAlign w:val="center"/>
          </w:tcPr>
          <w:p w:rsidR="00A712BC" w:rsidRDefault="00A712BC" w:rsidP="00C74D75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DCI: 16:8:120</w:t>
            </w:r>
            <w:r>
              <w:rPr>
                <w:rFonts w:eastAsia="맑은 고딕"/>
                <w:lang w:val="en-US" w:eastAsia="ko-KR"/>
              </w:rPr>
              <w:br/>
              <w:t>UCI: 80:8:200</w:t>
            </w:r>
          </w:p>
        </w:tc>
      </w:tr>
      <w:tr w:rsidR="00A712BC" w:rsidTr="00C74D75">
        <w:trPr>
          <w:trHeight w:val="340"/>
        </w:trPr>
        <w:tc>
          <w:tcPr>
            <w:tcW w:w="2093" w:type="dxa"/>
            <w:vAlign w:val="center"/>
          </w:tcPr>
          <w:p w:rsidR="00A712BC" w:rsidRPr="00A60567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Code</w:t>
            </w:r>
            <w:r>
              <w:rPr>
                <w:rFonts w:eastAsia="맑은 고딕"/>
                <w:lang w:val="en-US" w:eastAsia="ko-KR"/>
              </w:rPr>
              <w:t xml:space="preserve"> </w:t>
            </w:r>
            <w:r>
              <w:rPr>
                <w:rFonts w:eastAsia="맑은 고딕" w:hint="eastAsia"/>
                <w:lang w:val="en-US" w:eastAsia="ko-KR"/>
              </w:rPr>
              <w:t xml:space="preserve">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(</m:t>
              </m:r>
              <m:r>
                <w:rPr>
                  <w:rFonts w:ascii="Cambria Math" w:eastAsia="맑은 고딕" w:hAnsi="Cambria Math"/>
                  <w:lang w:val="en-US" w:eastAsia="ko-KR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lang w:val="en-US" w:eastAsia="ko-KR"/>
                </w:rPr>
                <m:t>)</m:t>
              </m:r>
            </m:oMath>
          </w:p>
        </w:tc>
        <w:tc>
          <w:tcPr>
            <w:tcW w:w="7623" w:type="dxa"/>
            <w:gridSpan w:val="2"/>
            <w:vAlign w:val="center"/>
          </w:tcPr>
          <w:p w:rsidR="00A712BC" w:rsidRDefault="00A712BC" w:rsidP="00C74D75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1/12, 1/6, 1/3, 1/2, 2/3</w:t>
            </w:r>
          </w:p>
        </w:tc>
      </w:tr>
    </w:tbl>
    <w:p w:rsidR="00A712BC" w:rsidRDefault="00A712BC" w:rsidP="0003414F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03414F" w:rsidRDefault="0003414F" w:rsidP="0003414F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or CA-polar codes,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bSup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=3</m:t>
        </m:r>
      </m:oMath>
      <w:r w:rsidR="00C1221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additional CRC bits are used to improve the BLER performance while achieving target FAR. To maintain FAR that we have achieved in LTE, 19-bit CRC (0x2D0B5) code and 11-bit CRC (0x385) code are used for DCI and UCI, respectively. A MSB-first notation is used to represent CRC generator polynomials, and we assume that all CRC bits are not distributed and just appended to the end of information bit sequence.</w:t>
      </w:r>
    </w:p>
    <w:p w:rsidR="0003414F" w:rsidRDefault="0003414F" w:rsidP="0003414F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PC-CA polar codes employ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at most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8 assistance bits according to the agreement.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We follow a CRC code and PC-frozen generation rule introduced in </w:t>
      </w:r>
      <w:r w:rsidRPr="001E5360">
        <w:rPr>
          <w:rFonts w:ascii="Times New Roman" w:eastAsia="맑은 고딕" w:hAnsi="Times New Roman" w:cs="Times New Roman"/>
          <w:sz w:val="20"/>
          <w:szCs w:val="20"/>
          <w:lang w:val="en-GB"/>
        </w:rPr>
        <w:t>[</w:t>
      </w:r>
      <w:r w:rsidR="001E5360" w:rsidRPr="001E536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2</w:t>
      </w:r>
      <w:r w:rsidRPr="001E5360">
        <w:rPr>
          <w:rFonts w:ascii="Times New Roman" w:eastAsia="맑은 고딕" w:hAnsi="Times New Roman" w:cs="Times New Roman"/>
          <w:sz w:val="20"/>
          <w:szCs w:val="20"/>
          <w:lang w:val="en-GB"/>
        </w:rPr>
        <w:t>].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First,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=2</m:t>
        </m:r>
      </m:oMath>
      <w:r w:rsidR="00722A8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additional CRC bits are considered for CRC-aided operations,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 xml:space="preserve">and thus 18-bit CRC (0x258D3) and 10-bit CRC (0x3D9) are used for DCI for UCI, respectively. Even though the list size is greater than 4 at the decoder, only 4 most reliable paths are checked after SCL decoding not to degrade FAR. Then, at most </w:t>
      </w:r>
      <m:oMath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=4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PC-frozen bits are located at reliable locations. The total number of assistance bits in reliable 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locations </w:t>
      </w:r>
      <w:proofErr w:type="gramEnd"/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+</m:t>
        </m:r>
        <m:sSubSup>
          <m:sSubSupP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</m:e>
          <m:sub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up>
        </m:sSub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≤6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. In most cases of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(N,K)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that we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have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considered in our simulations</w:t>
      </w:r>
      <w:proofErr w:type="gram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proofErr w:type="gramEnd"/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=6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but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&lt;6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for some small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After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allocations for information bits and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J</m:t>
        </m:r>
        <m:r>
          <m:rPr>
            <m:sty m:val="p"/>
          </m:rPr>
          <w:rPr>
            <w:rFonts w:ascii="Cambria Math" w:eastAsia="맑은 고딕" w:hAnsi="Cambria Math" w:cs="Times New Roman"/>
            <w:sz w:val="20"/>
            <w:szCs w:val="20"/>
            <w:lang w:val="en-GB"/>
          </w:rPr>
          <m:t>+</m:t>
        </m:r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</m:t>
            </m:r>
          </m:sup>
        </m:s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assistance bits in reliable locations, we simply choose some of the remaining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to assign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assistance bits by following rules:</w:t>
      </w:r>
    </w:p>
    <w:p w:rsidR="00A712BC" w:rsidRPr="00DE4A41" w:rsidRDefault="00A712BC" w:rsidP="00A712BC">
      <w:pPr>
        <w:pStyle w:val="af3"/>
        <w:numPr>
          <w:ilvl w:val="0"/>
          <w:numId w:val="10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most reliable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locations among remaining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</w:p>
    <w:p w:rsidR="0003414F" w:rsidRDefault="0003414F" w:rsidP="0003414F">
      <w:pPr>
        <w:pStyle w:val="af3"/>
        <w:numPr>
          <w:ilvl w:val="0"/>
          <w:numId w:val="10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Random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locations </w:t>
      </w:r>
      <w:r w:rsidR="00F163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among remaining </w:t>
      </w:r>
      <w:proofErr w:type="spellStart"/>
      <w:r w:rsidR="00F163FA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F163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fter </w:t>
      </w:r>
      <w:r w:rsidR="00F163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</w:t>
      </w:r>
      <w:proofErr w:type="spellStart"/>
      <w:r w:rsidR="00F163FA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  <w:r w:rsidR="00F163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assigned for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first information bits</w:t>
      </w:r>
      <w:r w:rsidR="00F163FA"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</w:p>
    <w:p w:rsidR="0003414F" w:rsidRDefault="0003414F" w:rsidP="0003414F">
      <w:pPr>
        <w:pStyle w:val="af3"/>
        <w:numPr>
          <w:ilvl w:val="0"/>
          <w:numId w:val="10"/>
        </w:numPr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The last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locations </w:t>
      </w:r>
      <w:r w:rsidR="00F163F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among remaining </w:t>
      </w:r>
      <w:proofErr w:type="spellStart"/>
      <w:r w:rsidR="00F163FA">
        <w:rPr>
          <w:rFonts w:ascii="Times New Roman" w:eastAsia="맑은 고딕" w:hAnsi="Times New Roman" w:cs="Times New Roman"/>
          <w:sz w:val="20"/>
          <w:szCs w:val="20"/>
          <w:lang w:val="en-GB"/>
        </w:rPr>
        <w:t>subchannels</w:t>
      </w:r>
      <w:proofErr w:type="spellEnd"/>
    </w:p>
    <w:p w:rsidR="00475225" w:rsidRDefault="00475225" w:rsidP="00475225">
      <w:pPr>
        <w:keepNext/>
        <w:widowControl w:val="0"/>
        <w:overflowPunct/>
        <w:autoSpaceDE/>
        <w:autoSpaceDN/>
        <w:adjustRightInd/>
        <w:spacing w:after="120"/>
        <w:jc w:val="center"/>
        <w:textAlignment w:val="auto"/>
      </w:pPr>
      <w:bookmarkStart w:id="5" w:name="OLE_LINK9"/>
      <w:bookmarkEnd w:id="3"/>
      <w:r w:rsidRPr="003E4CEB">
        <w:rPr>
          <w:noProof/>
          <w:lang w:val="en-US" w:eastAsia="ko-KR"/>
        </w:rPr>
        <w:drawing>
          <wp:inline distT="0" distB="0" distL="0" distR="0" wp14:anchorId="7018D7D3" wp14:editId="041CBA29">
            <wp:extent cx="4654675" cy="3096000"/>
            <wp:effectExtent l="0" t="0" r="0" b="9525"/>
            <wp:docPr id="97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4675" cy="3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225" w:rsidRPr="00475225" w:rsidRDefault="00475225" w:rsidP="00475225">
      <w:pPr>
        <w:pStyle w:val="af"/>
        <w:jc w:val="center"/>
        <w:rPr>
          <w:rFonts w:ascii="Times New Roman" w:eastAsia="DengXian" w:hAnsi="Times New Roman"/>
        </w:rPr>
      </w:pPr>
      <w:r w:rsidRPr="00475225">
        <w:rPr>
          <w:rFonts w:ascii="Times New Roman" w:hAnsi="Times New Roman"/>
        </w:rPr>
        <w:t xml:space="preserve">Figure </w:t>
      </w:r>
      <w:r w:rsidRPr="00475225">
        <w:rPr>
          <w:rFonts w:ascii="Times New Roman" w:hAnsi="Times New Roman"/>
        </w:rPr>
        <w:fldChar w:fldCharType="begin"/>
      </w:r>
      <w:r w:rsidRPr="00475225">
        <w:rPr>
          <w:rFonts w:ascii="Times New Roman" w:hAnsi="Times New Roman"/>
        </w:rPr>
        <w:instrText xml:space="preserve"> SEQ Figure \* ARABIC </w:instrText>
      </w:r>
      <w:r w:rsidRPr="00475225">
        <w:rPr>
          <w:rFonts w:ascii="Times New Roman" w:hAnsi="Times New Roman"/>
        </w:rPr>
        <w:fldChar w:fldCharType="separate"/>
      </w:r>
      <w:proofErr w:type="gramStart"/>
      <w:r w:rsidRPr="00475225">
        <w:rPr>
          <w:rFonts w:ascii="Times New Roman" w:hAnsi="Times New Roman"/>
          <w:noProof/>
        </w:rPr>
        <w:t>2</w:t>
      </w:r>
      <w:r w:rsidRPr="00475225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</w:t>
      </w:r>
      <w:r w:rsidRPr="00475225">
        <w:rPr>
          <w:rFonts w:ascii="Times New Roman" w:hAnsi="Times New Roman"/>
          <w:b w:val="0"/>
        </w:rPr>
        <w:t>Performance comparison</w:t>
      </w:r>
      <w:proofErr w:type="gramEnd"/>
      <w:r w:rsidRPr="00475225">
        <w:rPr>
          <w:rFonts w:ascii="Times New Roman" w:hAnsi="Times New Roman"/>
          <w:b w:val="0"/>
        </w:rPr>
        <w:t xml:space="preserve"> of CA-polar codes PC-CA polar codes</w:t>
      </w:r>
      <w:r>
        <w:rPr>
          <w:rFonts w:ascii="Times New Roman" w:hAnsi="Times New Roman"/>
          <w:b w:val="0"/>
        </w:rPr>
        <w:t xml:space="preserve"> for DCI</w:t>
      </w:r>
    </w:p>
    <w:p w:rsidR="00475225" w:rsidRDefault="00475225" w:rsidP="00475225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</w:p>
    <w:p w:rsidR="00475225" w:rsidRDefault="00475225" w:rsidP="00475225">
      <w:pPr>
        <w:keepNext/>
        <w:widowControl w:val="0"/>
        <w:overflowPunct/>
        <w:autoSpaceDE/>
        <w:autoSpaceDN/>
        <w:adjustRightInd/>
        <w:spacing w:after="120"/>
        <w:jc w:val="center"/>
        <w:textAlignment w:val="auto"/>
      </w:pPr>
      <w:r w:rsidRPr="003E4CEB">
        <w:rPr>
          <w:rFonts w:eastAsia="DengXian"/>
          <w:noProof/>
          <w:lang w:val="en-US" w:eastAsia="ko-KR"/>
        </w:rPr>
        <w:drawing>
          <wp:inline distT="0" distB="0" distL="0" distR="0" wp14:anchorId="5D1E57C9" wp14:editId="701AB041">
            <wp:extent cx="4644000" cy="3096000"/>
            <wp:effectExtent l="0" t="0" r="4445" b="9525"/>
            <wp:docPr id="9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4000" cy="3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5225" w:rsidRPr="00475225" w:rsidRDefault="00475225" w:rsidP="00475225">
      <w:pPr>
        <w:pStyle w:val="af"/>
        <w:jc w:val="center"/>
        <w:rPr>
          <w:rFonts w:ascii="Times New Roman" w:hAnsi="Times New Roman"/>
          <w:b w:val="0"/>
        </w:rPr>
      </w:pPr>
      <w:r w:rsidRPr="00475225">
        <w:rPr>
          <w:rFonts w:ascii="Times New Roman" w:hAnsi="Times New Roman"/>
        </w:rPr>
        <w:t xml:space="preserve">Figure </w:t>
      </w:r>
      <w:r w:rsidRPr="00475225">
        <w:rPr>
          <w:rFonts w:ascii="Times New Roman" w:hAnsi="Times New Roman"/>
        </w:rPr>
        <w:fldChar w:fldCharType="begin"/>
      </w:r>
      <w:r w:rsidRPr="00475225">
        <w:rPr>
          <w:rFonts w:ascii="Times New Roman" w:hAnsi="Times New Roman"/>
        </w:rPr>
        <w:instrText xml:space="preserve"> SEQ Figure \* ARABIC </w:instrText>
      </w:r>
      <w:r w:rsidRPr="00475225">
        <w:rPr>
          <w:rFonts w:ascii="Times New Roman" w:hAnsi="Times New Roman"/>
        </w:rPr>
        <w:fldChar w:fldCharType="separate"/>
      </w:r>
      <w:proofErr w:type="gramStart"/>
      <w:r w:rsidRPr="00475225">
        <w:rPr>
          <w:rFonts w:ascii="Times New Roman" w:hAnsi="Times New Roman"/>
        </w:rPr>
        <w:t>3</w:t>
      </w:r>
      <w:r w:rsidRPr="00475225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</w:t>
      </w:r>
      <w:r w:rsidRPr="00475225">
        <w:rPr>
          <w:rFonts w:ascii="Times New Roman" w:hAnsi="Times New Roman"/>
          <w:b w:val="0"/>
        </w:rPr>
        <w:t>Performance comparison</w:t>
      </w:r>
      <w:proofErr w:type="gramEnd"/>
      <w:r w:rsidRPr="00475225">
        <w:rPr>
          <w:rFonts w:ascii="Times New Roman" w:hAnsi="Times New Roman"/>
          <w:b w:val="0"/>
        </w:rPr>
        <w:t xml:space="preserve"> of CA-polar codes PC-CA polar codes</w:t>
      </w:r>
      <w:r>
        <w:rPr>
          <w:rFonts w:ascii="Times New Roman" w:hAnsi="Times New Roman"/>
          <w:b w:val="0"/>
        </w:rPr>
        <w:t xml:space="preserve"> for UCI</w:t>
      </w:r>
    </w:p>
    <w:p w:rsidR="001572DC" w:rsidRDefault="001D36B8" w:rsidP="001572DC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/>
          <w:sz w:val="20"/>
          <w:szCs w:val="20"/>
          <w:lang w:val="en-GB"/>
        </w:rPr>
        <w:lastRenderedPageBreak/>
        <w:t xml:space="preserve">Fig. 2 and Fig. 3 show the performance </w:t>
      </w:r>
      <w:r w:rsidR="00422B30">
        <w:rPr>
          <w:rFonts w:ascii="Times New Roman" w:eastAsia="맑은 고딕" w:hAnsi="Times New Roman" w:cs="Times New Roman"/>
          <w:sz w:val="20"/>
          <w:szCs w:val="20"/>
          <w:lang w:val="en-GB"/>
        </w:rPr>
        <w:t>comparison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="00422B3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of two code types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for DCI and UCI, respectively. In addition, i</w:t>
      </w:r>
      <w:r w:rsidR="001572D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n Appendix </w:t>
      </w:r>
      <w:r w:rsidR="0011035B">
        <w:rPr>
          <w:rFonts w:ascii="Times New Roman" w:eastAsia="맑은 고딕" w:hAnsi="Times New Roman" w:cs="Times New Roman"/>
          <w:sz w:val="20"/>
          <w:szCs w:val="20"/>
          <w:lang w:val="en-GB"/>
        </w:rPr>
        <w:t>I</w:t>
      </w:r>
      <w:r w:rsidR="00A712BC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 </w:t>
      </w:r>
      <w:r w:rsidR="0011035B">
        <w:rPr>
          <w:rFonts w:ascii="Times New Roman" w:eastAsia="맑은 고딕" w:hAnsi="Times New Roman" w:cs="Times New Roman"/>
          <w:sz w:val="20"/>
          <w:szCs w:val="20"/>
          <w:lang w:val="en-GB"/>
        </w:rPr>
        <w:t>II</w:t>
      </w:r>
      <w:r w:rsidR="009E44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, the performance of CA-polar codes and PC-CA polar codes with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2) and 3)</w:t>
      </w:r>
      <w:r w:rsidR="009E44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settings for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</m:oMath>
      <w:r w:rsidR="009E44F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E44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locations are compared. </w:t>
      </w:r>
      <w:r w:rsidR="00EF0C8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Regardless of how to determine </w:t>
      </w:r>
      <m:oMath>
        <m:sSup>
          <m:sSupPr>
            <m:ctrl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J</m:t>
            </m:r>
            <m:ctrlPr>
              <w:rPr>
                <w:rFonts w:ascii="Cambria Math" w:eastAsia="맑은 고딕" w:hAnsi="Cambria Math" w:cs="Times New Roman"/>
                <w:i/>
                <w:sz w:val="20"/>
                <w:szCs w:val="20"/>
                <w:lang w:val="en-GB"/>
              </w:rPr>
            </m:ctrlPr>
          </m:e>
          <m:sup>
            <m:r>
              <m:rPr>
                <m:sty m:val="p"/>
              </m:rPr>
              <w:rPr>
                <w:rFonts w:ascii="Cambria Math" w:eastAsia="맑은 고딕" w:hAnsi="Cambria Math" w:cs="Times New Roman"/>
                <w:sz w:val="20"/>
                <w:szCs w:val="20"/>
                <w:lang w:val="en-GB"/>
              </w:rPr>
              <m:t>''</m:t>
            </m:r>
          </m:sup>
        </m:sSup>
      </m:oMath>
      <w:r w:rsidR="00EF0C8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EF0C8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locations, the performance of both codes is comparable to each other. </w:t>
      </w:r>
      <w:r w:rsidR="002A3CE3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PC-CA polar codes </w:t>
      </w:r>
      <w:r w:rsidR="0003414F">
        <w:rPr>
          <w:rFonts w:ascii="Times New Roman" w:eastAsia="맑은 고딕" w:hAnsi="Times New Roman" w:cs="Times New Roman"/>
          <w:sz w:val="20"/>
          <w:szCs w:val="20"/>
          <w:lang w:val="en-GB"/>
        </w:rPr>
        <w:t>perform as good as CA-polar codes</w:t>
      </w:r>
      <w:r w:rsidR="00A50A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since they also employ CRC-aided codeword check at the end of SCL decoding</w:t>
      </w:r>
      <w:r w:rsidR="0003414F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A50A2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However, there</w:t>
      </w:r>
      <w:r w:rsidR="009E44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is no clear </w:t>
      </w:r>
      <w:r w:rsidR="00A50A2B">
        <w:rPr>
          <w:rFonts w:ascii="Times New Roman" w:eastAsia="맑은 고딕" w:hAnsi="Times New Roman" w:cs="Times New Roman"/>
          <w:sz w:val="20"/>
          <w:szCs w:val="20"/>
          <w:lang w:val="en-GB"/>
        </w:rPr>
        <w:t>gain</w:t>
      </w:r>
      <w:r w:rsidR="009E44F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 terms of BLER performance even though more assistance bits and additional operations are used for PC-CA polar codes.</w:t>
      </w:r>
    </w:p>
    <w:bookmarkEnd w:id="5"/>
    <w:p w:rsidR="00ED2DAE" w:rsidRPr="00116107" w:rsidRDefault="00B86ABB" w:rsidP="00ED2DAE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116107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ED2DAE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>3</w:t>
      </w:r>
      <w:r w:rsidRPr="0011610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ED2DAE" w:rsidRPr="00116107">
        <w:rPr>
          <w:rFonts w:ascii="Times New Roman" w:eastAsia="맑은 고딕" w:hAnsi="Times New Roman" w:cs="Times New Roman"/>
          <w:sz w:val="20"/>
          <w:szCs w:val="20"/>
          <w:lang w:val="en-GB"/>
        </w:rPr>
        <w:t>According to actual BLER performance evaluations, CA-polar codes and PC-CA polar codes show comparable performance under the agreement on the number of assistance bits, although CA-polar codes employ fewer assistance bits. Even the performance of CA-polar codes is slightly better than PC-CA polar codes in some cases.</w:t>
      </w:r>
    </w:p>
    <w:p w:rsidR="00ED2DAE" w:rsidRPr="00ED2DAE" w:rsidRDefault="00ED2DAE" w:rsidP="00473E11">
      <w:pPr>
        <w:pStyle w:val="af3"/>
        <w:ind w:firstLineChars="100" w:firstLine="200"/>
        <w:jc w:val="both"/>
        <w:rPr>
          <w:rFonts w:ascii="Times New Roman" w:eastAsia="맑은 고딕" w:hAnsi="Times New Roman" w:cs="Times New Roman" w:hint="eastAsia"/>
          <w:sz w:val="20"/>
          <w:szCs w:val="20"/>
          <w:lang w:val="en-GB"/>
        </w:rPr>
      </w:pPr>
      <w:bookmarkStart w:id="6" w:name="_GoBack"/>
      <w:bookmarkEnd w:id="6"/>
    </w:p>
    <w:p w:rsidR="00ED2DAE" w:rsidRDefault="00ED2DAE" w:rsidP="00ED2DAE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 w:rsidRPr="00116107">
        <w:rPr>
          <w:rFonts w:eastAsia="맑은 고딕"/>
          <w:b/>
          <w:i/>
          <w:lang w:eastAsia="ko-KR"/>
        </w:rPr>
        <w:t>Proposal</w:t>
      </w:r>
      <w:r w:rsidRPr="00116107">
        <w:rPr>
          <w:rFonts w:eastAsia="맑은 고딕" w:hint="eastAsia"/>
          <w:b/>
          <w:i/>
          <w:lang w:eastAsia="ko-KR"/>
        </w:rPr>
        <w:t xml:space="preserve"> 1</w:t>
      </w:r>
      <w:r w:rsidRPr="00116107">
        <w:rPr>
          <w:rFonts w:eastAsia="맑은 고딕"/>
          <w:lang w:eastAsia="ko-KR"/>
        </w:rPr>
        <w:t xml:space="preserve">: CA- polar code should be considered as a baseline of </w:t>
      </w:r>
      <w:r w:rsidRPr="00116107">
        <w:rPr>
          <w:rFonts w:eastAsia="맑은 고딕" w:hint="eastAsia"/>
          <w:lang w:eastAsia="ko-KR"/>
        </w:rPr>
        <w:t>p</w:t>
      </w:r>
      <w:r w:rsidRPr="00116107">
        <w:rPr>
          <w:rFonts w:eastAsia="맑은 고딕"/>
          <w:lang w:eastAsia="ko-KR"/>
        </w:rPr>
        <w:t>olar coding.</w:t>
      </w:r>
    </w:p>
    <w:p w:rsidR="00473E11" w:rsidRPr="00B041FD" w:rsidRDefault="00473E11" w:rsidP="00473E11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:rsidR="00D429F4" w:rsidRPr="0020272C" w:rsidRDefault="008C06B2" w:rsidP="00D16929">
      <w:pPr>
        <w:pStyle w:val="1"/>
      </w:pPr>
      <w:r>
        <w:t>4</w:t>
      </w:r>
      <w:r w:rsidR="00800A70" w:rsidRPr="0020272C">
        <w:t>.</w:t>
      </w:r>
      <w:r w:rsidR="00D429F4" w:rsidRPr="0020272C">
        <w:t xml:space="preserve"> Conclusions</w:t>
      </w:r>
    </w:p>
    <w:p w:rsidR="001F6662" w:rsidRDefault="0001493C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 w:hint="eastAsia"/>
          <w:lang w:eastAsia="ko-KR"/>
        </w:rPr>
      </w:pPr>
      <w:r>
        <w:rPr>
          <w:rFonts w:eastAsia="맑은 고딕"/>
          <w:lang w:eastAsia="ko-KR"/>
        </w:rPr>
        <w:t xml:space="preserve">In this </w:t>
      </w:r>
      <w:r w:rsidR="008071A4">
        <w:rPr>
          <w:rFonts w:eastAsia="맑은 고딕"/>
          <w:lang w:eastAsia="ko-KR"/>
        </w:rPr>
        <w:t>contribution</w:t>
      </w:r>
      <w:r>
        <w:rPr>
          <w:rFonts w:eastAsia="맑은 고딕"/>
          <w:lang w:eastAsia="ko-KR"/>
        </w:rPr>
        <w:t>,</w:t>
      </w:r>
      <w:r w:rsidR="00635C3D">
        <w:rPr>
          <w:rFonts w:eastAsia="맑은 고딕"/>
          <w:lang w:eastAsia="ko-KR"/>
        </w:rPr>
        <w:t xml:space="preserve"> </w:t>
      </w:r>
      <w:r w:rsidR="00B83B7D">
        <w:rPr>
          <w:rFonts w:eastAsia="맑은 고딕"/>
          <w:lang w:eastAsia="ko-KR"/>
        </w:rPr>
        <w:t>we had observed followings:</w:t>
      </w:r>
    </w:p>
    <w:p w:rsidR="00ED2DAE" w:rsidRDefault="00ED2DAE" w:rsidP="00ED2DAE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116107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Observation 3 (Alt. 2)</w:t>
      </w:r>
      <w:r w:rsidRPr="00116107">
        <w:rPr>
          <w:rFonts w:ascii="Times New Roman" w:eastAsia="맑은 고딕" w:hAnsi="Times New Roman" w:cs="Times New Roman"/>
          <w:sz w:val="20"/>
          <w:szCs w:val="20"/>
          <w:lang w:val="en-GB"/>
        </w:rPr>
        <w:t>: CA-polar codes and PC-CA polar codes show comparable performance under the agreement on the number of assistance bits, although CA-polar codes employ fewer assistance bits. Even the performance of CA-polar codes is slightly better than PC-CA polar codes in some cases.</w:t>
      </w:r>
    </w:p>
    <w:p w:rsidR="00ED2DAE" w:rsidRPr="00ED2DAE" w:rsidRDefault="00ED2DAE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B83B7D" w:rsidRPr="00B3690A" w:rsidRDefault="00B83B7D" w:rsidP="00B83B7D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PC-CA polar code construction requires more complicated steps including row weight analysis and sorting for </w:t>
      </w:r>
      <w:proofErr w:type="spell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subchannel</w:t>
      </w:r>
      <w:proofErr w:type="spell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allocation compared CA-polar code construction. These additional operations are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never carried out for CA-polar codes regardless of how efficiently they can be implemented.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</w:p>
    <w:p w:rsidR="00B83B7D" w:rsidRDefault="00B83B7D" w:rsidP="00B83B7D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5B307A">
        <w:rPr>
          <w:rFonts w:ascii="Times New Roman" w:eastAsia="맑은 고딕" w:hAnsi="Times New Roman" w:cs="Times New Roman" w:hint="eastAsia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2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: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There is a trade-off between the weight property and the sum capacity in polar code construction.</w:t>
      </w:r>
      <w:r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 </w:t>
      </w:r>
      <w:r w:rsidRPr="009C327A">
        <w:rPr>
          <w:rFonts w:ascii="Times New Roman" w:eastAsia="맑은 고딕" w:hAnsi="Times New Roman" w:cs="Times New Roman"/>
          <w:sz w:val="20"/>
          <w:szCs w:val="20"/>
          <w:lang w:val="en-GB"/>
        </w:rPr>
        <w:t>P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C-CA polar codes have better weight property and worse sum capacity compared with CA-polar codes.</w:t>
      </w:r>
    </w:p>
    <w:p w:rsidR="00CC6646" w:rsidRPr="00116107" w:rsidRDefault="00CC6646" w:rsidP="00CC6646">
      <w:pPr>
        <w:pStyle w:val="af3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116107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 xml:space="preserve">Observation </w:t>
      </w:r>
      <w:r w:rsidR="00B83B7D" w:rsidRPr="00116107">
        <w:rPr>
          <w:rFonts w:ascii="Times New Roman" w:eastAsia="맑은 고딕" w:hAnsi="Times New Roman" w:cs="Times New Roman"/>
          <w:b/>
          <w:i/>
          <w:sz w:val="20"/>
          <w:szCs w:val="20"/>
          <w:lang w:val="en-GB"/>
        </w:rPr>
        <w:t>3</w:t>
      </w:r>
      <w:r w:rsidRPr="0011610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</w:t>
      </w:r>
      <w:r w:rsidR="0060346C" w:rsidRPr="00116107">
        <w:rPr>
          <w:rFonts w:ascii="Times New Roman" w:eastAsia="맑은 고딕" w:hAnsi="Times New Roman" w:cs="Times New Roman"/>
          <w:sz w:val="20"/>
          <w:szCs w:val="20"/>
          <w:lang w:val="en-GB"/>
        </w:rPr>
        <w:t>According to actual BLER performance evaluations,</w:t>
      </w:r>
      <w:r w:rsidR="00EE1B7B" w:rsidRPr="00116107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</w:t>
      </w:r>
      <w:r w:rsidRPr="00116107">
        <w:rPr>
          <w:rFonts w:ascii="Times New Roman" w:eastAsia="맑은 고딕" w:hAnsi="Times New Roman" w:cs="Times New Roman"/>
          <w:sz w:val="20"/>
          <w:szCs w:val="20"/>
          <w:lang w:val="en-GB"/>
        </w:rPr>
        <w:t>CA-polar codes and PC-CA polar codes show comparable performance under the agreement on the number of assistance bits, although CA-polar codes employ fewer assistance bits. Even the performance of CA-polar codes is slightly better than PC-CA polar codes in some cases.</w:t>
      </w:r>
    </w:p>
    <w:p w:rsidR="00C52ADC" w:rsidRPr="00116107" w:rsidRDefault="00B55937" w:rsidP="00B55937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116107">
        <w:rPr>
          <w:rFonts w:ascii="Times New Roman" w:eastAsia="맑은 고딕" w:hAnsi="Times New Roman" w:cs="Times New Roman"/>
          <w:sz w:val="20"/>
          <w:szCs w:val="20"/>
          <w:lang w:val="en-GB"/>
        </w:rPr>
        <w:t>Based the technical observation, we have following proposal.</w:t>
      </w:r>
    </w:p>
    <w:p w:rsidR="00690E01" w:rsidRDefault="000979FD" w:rsidP="00BF1EF7">
      <w:pPr>
        <w:pStyle w:val="af2"/>
        <w:overflowPunct/>
        <w:autoSpaceDE/>
        <w:autoSpaceDN/>
        <w:adjustRightInd/>
        <w:spacing w:after="120" w:line="288" w:lineRule="auto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  <w:r w:rsidRPr="00116107">
        <w:rPr>
          <w:rFonts w:eastAsia="맑은 고딕"/>
          <w:b/>
          <w:i/>
          <w:lang w:eastAsia="ko-KR"/>
        </w:rPr>
        <w:t>Proposal</w:t>
      </w:r>
      <w:r w:rsidRPr="00116107">
        <w:rPr>
          <w:rFonts w:eastAsia="맑은 고딕" w:hint="eastAsia"/>
          <w:b/>
          <w:i/>
          <w:lang w:eastAsia="ko-KR"/>
        </w:rPr>
        <w:t xml:space="preserve"> 1</w:t>
      </w:r>
      <w:r w:rsidR="00D706DE" w:rsidRPr="00116107">
        <w:rPr>
          <w:rFonts w:eastAsia="맑은 고딕"/>
          <w:lang w:eastAsia="ko-KR"/>
        </w:rPr>
        <w:t xml:space="preserve">: </w:t>
      </w:r>
      <w:r w:rsidR="00460AA3" w:rsidRPr="00116107">
        <w:rPr>
          <w:rFonts w:eastAsia="맑은 고딕"/>
          <w:lang w:eastAsia="ko-KR"/>
        </w:rPr>
        <w:t>CA-</w:t>
      </w:r>
      <w:r w:rsidR="00D706DE" w:rsidRPr="00116107">
        <w:rPr>
          <w:rFonts w:eastAsia="맑은 고딕"/>
          <w:lang w:eastAsia="ko-KR"/>
        </w:rPr>
        <w:t xml:space="preserve"> </w:t>
      </w:r>
      <w:r w:rsidR="00CC141F" w:rsidRPr="00116107">
        <w:rPr>
          <w:rFonts w:eastAsia="맑은 고딕"/>
          <w:lang w:eastAsia="ko-KR"/>
        </w:rPr>
        <w:t>polar code</w:t>
      </w:r>
      <w:r w:rsidR="00D706DE" w:rsidRPr="00116107">
        <w:rPr>
          <w:rFonts w:eastAsia="맑은 고딕"/>
          <w:lang w:eastAsia="ko-KR"/>
        </w:rPr>
        <w:t xml:space="preserve"> should be </w:t>
      </w:r>
      <w:r w:rsidR="00A01326" w:rsidRPr="00116107">
        <w:rPr>
          <w:rFonts w:eastAsia="맑은 고딕"/>
          <w:lang w:eastAsia="ko-KR"/>
        </w:rPr>
        <w:t>considered as a</w:t>
      </w:r>
      <w:r w:rsidR="00D706DE" w:rsidRPr="00116107">
        <w:rPr>
          <w:rFonts w:eastAsia="맑은 고딕"/>
          <w:lang w:eastAsia="ko-KR"/>
        </w:rPr>
        <w:t xml:space="preserve"> baseline</w:t>
      </w:r>
      <w:r w:rsidR="0069622E" w:rsidRPr="00116107">
        <w:rPr>
          <w:rFonts w:eastAsia="맑은 고딕"/>
          <w:lang w:eastAsia="ko-KR"/>
        </w:rPr>
        <w:t xml:space="preserve"> of </w:t>
      </w:r>
      <w:r w:rsidR="0069622E" w:rsidRPr="00116107">
        <w:rPr>
          <w:rFonts w:eastAsia="맑은 고딕" w:hint="eastAsia"/>
          <w:lang w:eastAsia="ko-KR"/>
        </w:rPr>
        <w:t>p</w:t>
      </w:r>
      <w:r w:rsidR="007D1C42" w:rsidRPr="00116107">
        <w:rPr>
          <w:rFonts w:eastAsia="맑은 고딕"/>
          <w:lang w:eastAsia="ko-KR"/>
        </w:rPr>
        <w:t>olar coding</w:t>
      </w:r>
      <w:r w:rsidR="00A01326" w:rsidRPr="00116107">
        <w:rPr>
          <w:rFonts w:eastAsia="맑은 고딕"/>
          <w:lang w:eastAsia="ko-KR"/>
        </w:rPr>
        <w:t>.</w:t>
      </w:r>
    </w:p>
    <w:p w:rsidR="003469CB" w:rsidRPr="0080262F" w:rsidRDefault="003469CB" w:rsidP="00690E01">
      <w:pPr>
        <w:pStyle w:val="af2"/>
        <w:overflowPunct/>
        <w:autoSpaceDE/>
        <w:autoSpaceDN/>
        <w:adjustRightInd/>
        <w:spacing w:after="120"/>
        <w:ind w:leftChars="0" w:left="0" w:firstLineChars="100" w:firstLine="200"/>
        <w:jc w:val="both"/>
        <w:textAlignment w:val="auto"/>
        <w:rPr>
          <w:rFonts w:eastAsia="맑은 고딕"/>
          <w:lang w:eastAsia="ko-KR"/>
        </w:rPr>
      </w:pPr>
    </w:p>
    <w:p w:rsidR="001E785F" w:rsidRPr="00BE508A" w:rsidRDefault="00B014CF" w:rsidP="00D16929">
      <w:pPr>
        <w:pStyle w:val="1"/>
        <w:rPr>
          <w:rFonts w:eastAsia="SimSun"/>
        </w:rPr>
      </w:pPr>
      <w:r>
        <w:rPr>
          <w:rFonts w:eastAsia="SimSun"/>
        </w:rPr>
        <w:t>Referen</w:t>
      </w:r>
      <w:r w:rsidR="0021456D" w:rsidRPr="00BE508A">
        <w:rPr>
          <w:rFonts w:eastAsia="SimSun"/>
        </w:rPr>
        <w:t>ces</w:t>
      </w:r>
    </w:p>
    <w:p w:rsidR="001E5360" w:rsidRPr="001E5360" w:rsidRDefault="001E5360" w:rsidP="008430B1">
      <w:pPr>
        <w:pStyle w:val="2222"/>
        <w:widowControl w:val="0"/>
        <w:numPr>
          <w:ilvl w:val="0"/>
          <w:numId w:val="1"/>
        </w:numPr>
        <w:spacing w:after="120" w:line="288" w:lineRule="auto"/>
        <w:ind w:firstLineChars="0"/>
      </w:pP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," </w:t>
      </w:r>
      <w:r w:rsidRPr="00A06007">
        <w:t xml:space="preserve">3GPP TSG RAN WG1 </w:t>
      </w:r>
      <w:r>
        <w:rPr>
          <w:rFonts w:eastAsiaTheme="minorEastAsia"/>
          <w:lang w:eastAsia="ko-KR"/>
        </w:rPr>
        <w:t xml:space="preserve">#88bis, </w:t>
      </w:r>
      <w:r>
        <w:rPr>
          <w:rFonts w:eastAsiaTheme="minorEastAsia" w:hint="eastAsia"/>
          <w:lang w:eastAsia="ko-KR"/>
        </w:rPr>
        <w:t>Spokane</w:t>
      </w:r>
      <w:r>
        <w:rPr>
          <w:rFonts w:eastAsiaTheme="minorEastAsia"/>
          <w:lang w:eastAsia="ko-KR"/>
        </w:rPr>
        <w:t xml:space="preserve">, </w:t>
      </w:r>
      <w:r>
        <w:rPr>
          <w:rFonts w:eastAsiaTheme="minorEastAsia" w:hint="eastAsia"/>
          <w:lang w:eastAsia="ko-KR"/>
        </w:rPr>
        <w:t>USA</w:t>
      </w:r>
      <w:r>
        <w:rPr>
          <w:rFonts w:eastAsiaTheme="minorEastAsia"/>
          <w:lang w:eastAsia="ko-KR"/>
        </w:rPr>
        <w:t>, 3-7 April 201</w:t>
      </w:r>
      <w:r>
        <w:rPr>
          <w:rFonts w:eastAsiaTheme="minorEastAsia" w:hint="eastAsia"/>
          <w:lang w:eastAsia="ko-KR"/>
        </w:rPr>
        <w:t>7</w:t>
      </w:r>
    </w:p>
    <w:p w:rsidR="00281BAC" w:rsidRDefault="00212362" w:rsidP="008430B1">
      <w:pPr>
        <w:pStyle w:val="2222"/>
        <w:widowControl w:val="0"/>
        <w:numPr>
          <w:ilvl w:val="0"/>
          <w:numId w:val="1"/>
        </w:numPr>
        <w:spacing w:after="120" w:line="288" w:lineRule="auto"/>
        <w:ind w:firstLineChars="0"/>
      </w:pPr>
      <w:r w:rsidRPr="001E5360">
        <w:rPr>
          <w:rFonts w:eastAsiaTheme="minorEastAsia"/>
          <w:lang w:eastAsia="ko-KR"/>
        </w:rPr>
        <w:t>R1-1704247,</w:t>
      </w:r>
      <w:r w:rsidR="00510FEA" w:rsidRPr="001E5360">
        <w:rPr>
          <w:rFonts w:eastAsiaTheme="minorEastAsia"/>
          <w:lang w:eastAsia="ko-KR"/>
        </w:rPr>
        <w:t xml:space="preserve"> Huawei, </w:t>
      </w:r>
      <w:proofErr w:type="spellStart"/>
      <w:r w:rsidR="00510FEA" w:rsidRPr="001E5360">
        <w:rPr>
          <w:rFonts w:eastAsiaTheme="minorEastAsia"/>
          <w:lang w:eastAsia="ko-KR"/>
        </w:rPr>
        <w:t>HiSilicon</w:t>
      </w:r>
      <w:proofErr w:type="spellEnd"/>
      <w:r w:rsidR="00510FEA" w:rsidRPr="001E5360">
        <w:rPr>
          <w:rFonts w:eastAsiaTheme="minorEastAsia"/>
          <w:lang w:eastAsia="ko-KR"/>
        </w:rPr>
        <w:t>, “</w:t>
      </w:r>
      <w:r w:rsidRPr="001E5360">
        <w:rPr>
          <w:rFonts w:eastAsiaTheme="minorEastAsia"/>
          <w:lang w:eastAsia="ko-KR"/>
        </w:rPr>
        <w:t xml:space="preserve">Polar coding </w:t>
      </w:r>
      <w:proofErr w:type="spellStart"/>
      <w:r w:rsidRPr="001E5360">
        <w:rPr>
          <w:rFonts w:eastAsiaTheme="minorEastAsia"/>
          <w:lang w:eastAsia="ko-KR"/>
        </w:rPr>
        <w:t>desing</w:t>
      </w:r>
      <w:proofErr w:type="spellEnd"/>
      <w:r w:rsidRPr="001E5360">
        <w:rPr>
          <w:rFonts w:eastAsiaTheme="minorEastAsia"/>
          <w:lang w:eastAsia="ko-KR"/>
        </w:rPr>
        <w:t xml:space="preserve"> for control channel</w:t>
      </w:r>
      <w:r w:rsidR="008430B1" w:rsidRPr="001E5360">
        <w:rPr>
          <w:rFonts w:eastAsiaTheme="minorEastAsia"/>
          <w:lang w:eastAsia="ko-KR"/>
        </w:rPr>
        <w:t xml:space="preserve">,” 3GPP TSG RAN WG1 </w:t>
      </w:r>
      <w:r w:rsidRPr="001E5360">
        <w:rPr>
          <w:rFonts w:eastAsiaTheme="minorEastAsia"/>
          <w:lang w:eastAsia="ko-KR"/>
        </w:rPr>
        <w:t>#88bis</w:t>
      </w:r>
      <w:r w:rsidR="00764F13" w:rsidRPr="001E5360">
        <w:rPr>
          <w:rFonts w:eastAsiaTheme="minorEastAsia"/>
          <w:lang w:eastAsia="ko-KR"/>
        </w:rPr>
        <w:t xml:space="preserve">, </w:t>
      </w:r>
      <w:r w:rsidR="00764F13" w:rsidRPr="001E5360">
        <w:rPr>
          <w:rFonts w:eastAsiaTheme="minorEastAsia" w:hint="eastAsia"/>
          <w:lang w:eastAsia="ko-KR"/>
        </w:rPr>
        <w:t>Spokane</w:t>
      </w:r>
      <w:r w:rsidR="00764F13" w:rsidRPr="001E5360">
        <w:rPr>
          <w:rFonts w:eastAsiaTheme="minorEastAsia"/>
          <w:lang w:eastAsia="ko-KR"/>
        </w:rPr>
        <w:t xml:space="preserve">, </w:t>
      </w:r>
      <w:r w:rsidR="00764F13" w:rsidRPr="001E5360">
        <w:rPr>
          <w:rFonts w:eastAsiaTheme="minorEastAsia" w:hint="eastAsia"/>
          <w:lang w:eastAsia="ko-KR"/>
        </w:rPr>
        <w:t>USA</w:t>
      </w:r>
      <w:r w:rsidR="00764F13" w:rsidRPr="001E5360">
        <w:rPr>
          <w:rFonts w:eastAsiaTheme="minorEastAsia"/>
          <w:lang w:eastAsia="ko-KR"/>
        </w:rPr>
        <w:t xml:space="preserve">, </w:t>
      </w:r>
      <w:r w:rsidRPr="001E5360">
        <w:rPr>
          <w:rFonts w:eastAsiaTheme="minorEastAsia"/>
          <w:lang w:eastAsia="ko-KR"/>
        </w:rPr>
        <w:t>3</w:t>
      </w:r>
      <w:r w:rsidR="00764F13" w:rsidRPr="001E5360">
        <w:rPr>
          <w:rFonts w:eastAsiaTheme="minorEastAsia"/>
          <w:lang w:eastAsia="ko-KR"/>
        </w:rPr>
        <w:t>-</w:t>
      </w:r>
      <w:r w:rsidRPr="001E5360">
        <w:rPr>
          <w:rFonts w:eastAsiaTheme="minorEastAsia"/>
          <w:lang w:eastAsia="ko-KR"/>
        </w:rPr>
        <w:t>7</w:t>
      </w:r>
      <w:r w:rsidR="00764F13" w:rsidRPr="001E5360">
        <w:rPr>
          <w:rFonts w:eastAsiaTheme="minorEastAsia"/>
          <w:lang w:eastAsia="ko-KR"/>
        </w:rPr>
        <w:t xml:space="preserve"> </w:t>
      </w:r>
      <w:r w:rsidRPr="001E5360">
        <w:rPr>
          <w:rFonts w:eastAsiaTheme="minorEastAsia"/>
          <w:lang w:eastAsia="ko-KR"/>
        </w:rPr>
        <w:t>April</w:t>
      </w:r>
      <w:r w:rsidR="00764F13" w:rsidRPr="001E5360">
        <w:rPr>
          <w:rFonts w:eastAsiaTheme="minorEastAsia"/>
          <w:lang w:eastAsia="ko-KR"/>
        </w:rPr>
        <w:t xml:space="preserve"> 201</w:t>
      </w:r>
      <w:r w:rsidR="00764F13" w:rsidRPr="001E5360">
        <w:rPr>
          <w:rFonts w:eastAsiaTheme="minorEastAsia" w:hint="eastAsia"/>
          <w:lang w:eastAsia="ko-KR"/>
        </w:rPr>
        <w:t>7</w:t>
      </w:r>
      <w:r w:rsidR="00510FEA" w:rsidRPr="001E5360">
        <w:rPr>
          <w:rFonts w:eastAsiaTheme="minorEastAsia"/>
          <w:lang w:eastAsia="ko-KR"/>
        </w:rPr>
        <w:t>.</w:t>
      </w:r>
      <w:r w:rsidR="008F1B8C" w:rsidRPr="004E5AE0">
        <w:t xml:space="preserve"> </w:t>
      </w:r>
    </w:p>
    <w:p w:rsidR="00281BAC" w:rsidRDefault="00281BA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281BAC" w:rsidRPr="00275271" w:rsidRDefault="00281BAC" w:rsidP="00281BAC">
      <w:pPr>
        <w:pStyle w:val="1"/>
        <w:rPr>
          <w:rFonts w:eastAsia="SimSun"/>
          <w:sz w:val="32"/>
        </w:rPr>
      </w:pPr>
      <w:r w:rsidRPr="00275271">
        <w:rPr>
          <w:rFonts w:eastAsia="SimSun"/>
          <w:sz w:val="32"/>
        </w:rPr>
        <w:lastRenderedPageBreak/>
        <w:t xml:space="preserve">Appendix </w:t>
      </w:r>
      <w:r w:rsidR="00CB3CED">
        <w:rPr>
          <w:rFonts w:eastAsia="SimSun"/>
          <w:sz w:val="32"/>
        </w:rPr>
        <w:t>I</w:t>
      </w:r>
      <w:r w:rsidRPr="00275271">
        <w:rPr>
          <w:rFonts w:eastAsia="SimSun"/>
          <w:sz w:val="32"/>
        </w:rPr>
        <w:t>.</w:t>
      </w:r>
      <w:r w:rsidR="00337E06">
        <w:rPr>
          <w:rFonts w:eastAsia="SimSun"/>
          <w:sz w:val="32"/>
        </w:rPr>
        <w:t xml:space="preserve"> CA vs</w:t>
      </w:r>
      <w:r w:rsidRPr="00275271">
        <w:rPr>
          <w:rFonts w:eastAsia="SimSun"/>
          <w:sz w:val="32"/>
        </w:rPr>
        <w:t xml:space="preserve">. PC-CA </w:t>
      </w:r>
      <w:r w:rsidR="00275271" w:rsidRPr="00337E06">
        <w:rPr>
          <w:rFonts w:eastAsia="SimSun"/>
          <w:sz w:val="28"/>
        </w:rPr>
        <w:t>(assistance bits in the last locations)</w:t>
      </w:r>
      <w:r w:rsidRPr="00275271">
        <w:rPr>
          <w:rFonts w:eastAsia="SimSun"/>
          <w:sz w:val="32"/>
        </w:rPr>
        <w:t xml:space="preserve"> </w:t>
      </w:r>
    </w:p>
    <w:p w:rsidR="003E4CEB" w:rsidRDefault="003E4CEB" w:rsidP="00281BAC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</w:p>
    <w:p w:rsidR="00473E11" w:rsidRDefault="003E4CEB" w:rsidP="003E4CEB">
      <w:pPr>
        <w:widowControl w:val="0"/>
        <w:overflowPunct/>
        <w:autoSpaceDE/>
        <w:autoSpaceDN/>
        <w:adjustRightInd/>
        <w:spacing w:after="120"/>
        <w:jc w:val="center"/>
        <w:textAlignment w:val="auto"/>
        <w:rPr>
          <w:rFonts w:eastAsia="DengXian"/>
        </w:rPr>
      </w:pPr>
      <w:r w:rsidRPr="003E4CEB">
        <w:rPr>
          <w:noProof/>
          <w:lang w:val="en-US" w:eastAsia="ko-KR"/>
        </w:rPr>
        <w:drawing>
          <wp:inline distT="0" distB="0" distL="0" distR="0" wp14:anchorId="14854FF1" wp14:editId="21091B81">
            <wp:extent cx="5953898" cy="3960000"/>
            <wp:effectExtent l="0" t="0" r="8890" b="2540"/>
            <wp:docPr id="9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898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CEB" w:rsidRDefault="003E4CEB" w:rsidP="00281BAC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</w:p>
    <w:p w:rsidR="003E4CEB" w:rsidRPr="003E4CEB" w:rsidRDefault="003E4CEB" w:rsidP="003E4CEB">
      <w:pPr>
        <w:widowControl w:val="0"/>
        <w:overflowPunct/>
        <w:autoSpaceDE/>
        <w:autoSpaceDN/>
        <w:adjustRightInd/>
        <w:spacing w:after="120"/>
        <w:jc w:val="center"/>
        <w:textAlignment w:val="auto"/>
        <w:rPr>
          <w:rFonts w:eastAsia="DengXian"/>
        </w:rPr>
      </w:pPr>
      <w:r w:rsidRPr="003E4CEB">
        <w:rPr>
          <w:rFonts w:eastAsia="DengXian"/>
          <w:noProof/>
          <w:lang w:val="en-US" w:eastAsia="ko-KR"/>
        </w:rPr>
        <w:drawing>
          <wp:inline distT="0" distB="0" distL="0" distR="0" wp14:anchorId="54EFE2D7" wp14:editId="1708C965">
            <wp:extent cx="5940000" cy="3960000"/>
            <wp:effectExtent l="0" t="0" r="3810" b="2540"/>
            <wp:docPr id="5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000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E06" w:rsidRPr="00275271" w:rsidRDefault="00337E06" w:rsidP="00337E06">
      <w:pPr>
        <w:pStyle w:val="1"/>
        <w:rPr>
          <w:rFonts w:eastAsia="SimSun"/>
          <w:sz w:val="32"/>
        </w:rPr>
      </w:pPr>
      <w:proofErr w:type="gramStart"/>
      <w:r w:rsidRPr="00275271">
        <w:rPr>
          <w:rFonts w:eastAsia="SimSun"/>
          <w:sz w:val="32"/>
        </w:rPr>
        <w:lastRenderedPageBreak/>
        <w:t xml:space="preserve">Appendix </w:t>
      </w:r>
      <w:r w:rsidR="00CB3CED">
        <w:rPr>
          <w:rFonts w:eastAsia="SimSun"/>
          <w:sz w:val="32"/>
        </w:rPr>
        <w:t>II</w:t>
      </w:r>
      <w:r w:rsidRPr="00275271">
        <w:rPr>
          <w:rFonts w:eastAsia="SimSun"/>
          <w:sz w:val="32"/>
        </w:rPr>
        <w:t>.</w:t>
      </w:r>
      <w:proofErr w:type="gramEnd"/>
      <w:r>
        <w:rPr>
          <w:rFonts w:eastAsia="SimSun"/>
          <w:sz w:val="32"/>
        </w:rPr>
        <w:t xml:space="preserve"> CA vs</w:t>
      </w:r>
      <w:r w:rsidRPr="00275271">
        <w:rPr>
          <w:rFonts w:eastAsia="SimSun"/>
          <w:sz w:val="32"/>
        </w:rPr>
        <w:t xml:space="preserve">. PC-CA </w:t>
      </w:r>
      <w:r w:rsidRPr="00337E06">
        <w:rPr>
          <w:rFonts w:eastAsia="SimSun"/>
          <w:sz w:val="28"/>
        </w:rPr>
        <w:t xml:space="preserve">(assistance bits in </w:t>
      </w:r>
      <w:r>
        <w:rPr>
          <w:rFonts w:eastAsia="SimSun"/>
          <w:sz w:val="28"/>
        </w:rPr>
        <w:t>random</w:t>
      </w:r>
      <w:r w:rsidRPr="00337E06">
        <w:rPr>
          <w:rFonts w:eastAsia="SimSun"/>
          <w:sz w:val="28"/>
        </w:rPr>
        <w:t xml:space="preserve"> locations)</w:t>
      </w:r>
      <w:r w:rsidRPr="00275271">
        <w:rPr>
          <w:rFonts w:eastAsia="SimSun"/>
          <w:sz w:val="32"/>
        </w:rPr>
        <w:t xml:space="preserve"> </w:t>
      </w:r>
    </w:p>
    <w:p w:rsidR="00337E06" w:rsidRPr="00337E06" w:rsidRDefault="00337E06" w:rsidP="00337E06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</w:p>
    <w:p w:rsidR="00337E06" w:rsidRDefault="00DE4A41" w:rsidP="00337E06">
      <w:pPr>
        <w:widowControl w:val="0"/>
        <w:overflowPunct/>
        <w:autoSpaceDE/>
        <w:autoSpaceDN/>
        <w:adjustRightInd/>
        <w:spacing w:after="120"/>
        <w:jc w:val="center"/>
        <w:textAlignment w:val="auto"/>
        <w:rPr>
          <w:rFonts w:eastAsia="DengXian"/>
        </w:rPr>
      </w:pPr>
      <w:r w:rsidRPr="00DE4A41">
        <w:rPr>
          <w:rFonts w:eastAsia="DengXian"/>
          <w:noProof/>
          <w:lang w:val="en-US" w:eastAsia="ko-KR"/>
        </w:rPr>
        <w:drawing>
          <wp:inline distT="0" distB="0" distL="0" distR="0" wp14:anchorId="221AD670" wp14:editId="554D7042">
            <wp:extent cx="5953898" cy="3960000"/>
            <wp:effectExtent l="0" t="0" r="8890" b="2540"/>
            <wp:docPr id="14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898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7E06" w:rsidRDefault="00337E06" w:rsidP="00337E06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DengXian"/>
        </w:rPr>
      </w:pPr>
    </w:p>
    <w:p w:rsidR="00337E06" w:rsidRPr="003E4CEB" w:rsidRDefault="00DE4A41" w:rsidP="00337E06">
      <w:pPr>
        <w:widowControl w:val="0"/>
        <w:overflowPunct/>
        <w:autoSpaceDE/>
        <w:autoSpaceDN/>
        <w:adjustRightInd/>
        <w:spacing w:after="120"/>
        <w:jc w:val="center"/>
        <w:textAlignment w:val="auto"/>
        <w:rPr>
          <w:rFonts w:eastAsia="DengXian"/>
        </w:rPr>
      </w:pPr>
      <w:r w:rsidRPr="00DE4A41">
        <w:rPr>
          <w:rFonts w:eastAsia="DengXian"/>
          <w:noProof/>
          <w:lang w:val="en-US" w:eastAsia="ko-KR"/>
        </w:rPr>
        <w:drawing>
          <wp:inline distT="0" distB="0" distL="0" distR="0" wp14:anchorId="5E7E8936" wp14:editId="60D639FC">
            <wp:extent cx="5940000" cy="3960000"/>
            <wp:effectExtent l="0" t="0" r="3810" b="2540"/>
            <wp:docPr id="15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그림 8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000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7E06" w:rsidRPr="003E4CEB" w:rsidSect="00B4470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C73" w:rsidRDefault="00D76C73">
      <w:r>
        <w:separator/>
      </w:r>
    </w:p>
  </w:endnote>
  <w:endnote w:type="continuationSeparator" w:id="0">
    <w:p w:rsidR="00D76C73" w:rsidRDefault="00D7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944" w:rsidRDefault="00820944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D2DAE">
      <w:t>5</w:t>
    </w:r>
    <w:r>
      <w:fldChar w:fldCharType="end"/>
    </w:r>
  </w:p>
  <w:p w:rsidR="00820944" w:rsidRDefault="0082094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C73" w:rsidRDefault="00D76C73">
      <w:r>
        <w:separator/>
      </w:r>
    </w:p>
  </w:footnote>
  <w:footnote w:type="continuationSeparator" w:id="0">
    <w:p w:rsidR="00D76C73" w:rsidRDefault="00D76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944" w:rsidRDefault="0082094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8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9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6"/>
  </w:num>
  <w:num w:numId="5">
    <w:abstractNumId w:val="5"/>
  </w:num>
  <w:num w:numId="6">
    <w:abstractNumId w:val="9"/>
  </w:num>
  <w:num w:numId="7">
    <w:abstractNumId w:val="12"/>
  </w:num>
  <w:num w:numId="8">
    <w:abstractNumId w:val="7"/>
  </w:num>
  <w:num w:numId="9">
    <w:abstractNumId w:val="13"/>
  </w:num>
  <w:num w:numId="10">
    <w:abstractNumId w:val="2"/>
  </w:num>
  <w:num w:numId="11">
    <w:abstractNumId w:val="8"/>
  </w:num>
  <w:num w:numId="12">
    <w:abstractNumId w:val="1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1018B"/>
    <w:rsid w:val="0001022A"/>
    <w:rsid w:val="00010302"/>
    <w:rsid w:val="00010749"/>
    <w:rsid w:val="000108F4"/>
    <w:rsid w:val="00010940"/>
    <w:rsid w:val="00010C10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38F"/>
    <w:rsid w:val="00016A88"/>
    <w:rsid w:val="000171C3"/>
    <w:rsid w:val="00017268"/>
    <w:rsid w:val="00017A13"/>
    <w:rsid w:val="00017AD0"/>
    <w:rsid w:val="00020040"/>
    <w:rsid w:val="00020134"/>
    <w:rsid w:val="0002063E"/>
    <w:rsid w:val="00020A0A"/>
    <w:rsid w:val="00020CD8"/>
    <w:rsid w:val="00021779"/>
    <w:rsid w:val="000217BB"/>
    <w:rsid w:val="000219E4"/>
    <w:rsid w:val="00021CB5"/>
    <w:rsid w:val="00022422"/>
    <w:rsid w:val="00023078"/>
    <w:rsid w:val="00023F51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F6"/>
    <w:rsid w:val="00025A90"/>
    <w:rsid w:val="00025CBA"/>
    <w:rsid w:val="000261AE"/>
    <w:rsid w:val="000262E6"/>
    <w:rsid w:val="0002673A"/>
    <w:rsid w:val="00026804"/>
    <w:rsid w:val="00026C49"/>
    <w:rsid w:val="00027026"/>
    <w:rsid w:val="00027357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FD"/>
    <w:rsid w:val="00043FFF"/>
    <w:rsid w:val="00044186"/>
    <w:rsid w:val="00044532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70D8"/>
    <w:rsid w:val="00047144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748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71F"/>
    <w:rsid w:val="00091286"/>
    <w:rsid w:val="0009155B"/>
    <w:rsid w:val="00091609"/>
    <w:rsid w:val="00091918"/>
    <w:rsid w:val="00091E7E"/>
    <w:rsid w:val="00091F20"/>
    <w:rsid w:val="00092131"/>
    <w:rsid w:val="000923F2"/>
    <w:rsid w:val="0009274D"/>
    <w:rsid w:val="000930F3"/>
    <w:rsid w:val="00094454"/>
    <w:rsid w:val="00094928"/>
    <w:rsid w:val="00094B54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A0D"/>
    <w:rsid w:val="000B2D5A"/>
    <w:rsid w:val="000B301D"/>
    <w:rsid w:val="000B3317"/>
    <w:rsid w:val="000B353F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694"/>
    <w:rsid w:val="000C08F7"/>
    <w:rsid w:val="000C0C9A"/>
    <w:rsid w:val="000C150A"/>
    <w:rsid w:val="000C1593"/>
    <w:rsid w:val="000C1BDD"/>
    <w:rsid w:val="000C1C83"/>
    <w:rsid w:val="000C20CE"/>
    <w:rsid w:val="000C2561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458"/>
    <w:rsid w:val="000C5698"/>
    <w:rsid w:val="000C5FB1"/>
    <w:rsid w:val="000C6052"/>
    <w:rsid w:val="000C66F7"/>
    <w:rsid w:val="000C6787"/>
    <w:rsid w:val="000C6968"/>
    <w:rsid w:val="000C6DB9"/>
    <w:rsid w:val="000C71FE"/>
    <w:rsid w:val="000C74E9"/>
    <w:rsid w:val="000C7A25"/>
    <w:rsid w:val="000D0507"/>
    <w:rsid w:val="000D06DC"/>
    <w:rsid w:val="000D07FD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33"/>
    <w:rsid w:val="000D6453"/>
    <w:rsid w:val="000D6661"/>
    <w:rsid w:val="000D6A49"/>
    <w:rsid w:val="000D6C73"/>
    <w:rsid w:val="000D6CC7"/>
    <w:rsid w:val="000D6E40"/>
    <w:rsid w:val="000D71C6"/>
    <w:rsid w:val="000D7335"/>
    <w:rsid w:val="000D742E"/>
    <w:rsid w:val="000D762A"/>
    <w:rsid w:val="000D765D"/>
    <w:rsid w:val="000D7997"/>
    <w:rsid w:val="000D7A70"/>
    <w:rsid w:val="000D7C90"/>
    <w:rsid w:val="000D7EC4"/>
    <w:rsid w:val="000E056E"/>
    <w:rsid w:val="000E12C7"/>
    <w:rsid w:val="000E1783"/>
    <w:rsid w:val="000E1927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857"/>
    <w:rsid w:val="000F4D65"/>
    <w:rsid w:val="000F4F36"/>
    <w:rsid w:val="000F558A"/>
    <w:rsid w:val="000F5761"/>
    <w:rsid w:val="000F59B7"/>
    <w:rsid w:val="000F66EE"/>
    <w:rsid w:val="000F688E"/>
    <w:rsid w:val="000F6EE0"/>
    <w:rsid w:val="000F7324"/>
    <w:rsid w:val="000F7356"/>
    <w:rsid w:val="000F73F5"/>
    <w:rsid w:val="000F7DC9"/>
    <w:rsid w:val="00100301"/>
    <w:rsid w:val="001004B5"/>
    <w:rsid w:val="00100B6B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E2C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107"/>
    <w:rsid w:val="00116210"/>
    <w:rsid w:val="00116853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70"/>
    <w:rsid w:val="0012491E"/>
    <w:rsid w:val="00124A59"/>
    <w:rsid w:val="00124CD5"/>
    <w:rsid w:val="00124DA5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BA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65F2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E02"/>
    <w:rsid w:val="00144219"/>
    <w:rsid w:val="001442CF"/>
    <w:rsid w:val="001447FE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BA1"/>
    <w:rsid w:val="00147CFB"/>
    <w:rsid w:val="0015022B"/>
    <w:rsid w:val="0015065F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598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392D"/>
    <w:rsid w:val="00163B89"/>
    <w:rsid w:val="00163CA8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E4C"/>
    <w:rsid w:val="00173168"/>
    <w:rsid w:val="00173B08"/>
    <w:rsid w:val="00173BF0"/>
    <w:rsid w:val="0017415E"/>
    <w:rsid w:val="001742B5"/>
    <w:rsid w:val="001744F7"/>
    <w:rsid w:val="00175978"/>
    <w:rsid w:val="00175BEA"/>
    <w:rsid w:val="00175C79"/>
    <w:rsid w:val="00176204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3D6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4C6"/>
    <w:rsid w:val="001B1504"/>
    <w:rsid w:val="001B21E0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F50"/>
    <w:rsid w:val="001C5046"/>
    <w:rsid w:val="001C5052"/>
    <w:rsid w:val="001C520B"/>
    <w:rsid w:val="001C534E"/>
    <w:rsid w:val="001C57A1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662"/>
    <w:rsid w:val="001D36B8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FF4"/>
    <w:rsid w:val="001E2110"/>
    <w:rsid w:val="001E25D3"/>
    <w:rsid w:val="001E2667"/>
    <w:rsid w:val="001E28ED"/>
    <w:rsid w:val="001E2927"/>
    <w:rsid w:val="001E3BBB"/>
    <w:rsid w:val="001E3E46"/>
    <w:rsid w:val="001E481E"/>
    <w:rsid w:val="001E5360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3A1"/>
    <w:rsid w:val="001F38D2"/>
    <w:rsid w:val="001F3D1A"/>
    <w:rsid w:val="001F4904"/>
    <w:rsid w:val="001F491F"/>
    <w:rsid w:val="001F4B08"/>
    <w:rsid w:val="001F4E15"/>
    <w:rsid w:val="001F58C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321D"/>
    <w:rsid w:val="002036DC"/>
    <w:rsid w:val="00203742"/>
    <w:rsid w:val="00203762"/>
    <w:rsid w:val="00203DA8"/>
    <w:rsid w:val="0020429C"/>
    <w:rsid w:val="00204642"/>
    <w:rsid w:val="002046EE"/>
    <w:rsid w:val="00205BB7"/>
    <w:rsid w:val="00205D8A"/>
    <w:rsid w:val="0020600F"/>
    <w:rsid w:val="0020612F"/>
    <w:rsid w:val="00206511"/>
    <w:rsid w:val="00206E2B"/>
    <w:rsid w:val="00206F82"/>
    <w:rsid w:val="00207351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C30"/>
    <w:rsid w:val="00224BF6"/>
    <w:rsid w:val="002250DF"/>
    <w:rsid w:val="0022575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6FB"/>
    <w:rsid w:val="002309E6"/>
    <w:rsid w:val="00231775"/>
    <w:rsid w:val="0023181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F67"/>
    <w:rsid w:val="00234034"/>
    <w:rsid w:val="002341C9"/>
    <w:rsid w:val="00234DE8"/>
    <w:rsid w:val="00235012"/>
    <w:rsid w:val="00235615"/>
    <w:rsid w:val="00235CE9"/>
    <w:rsid w:val="002364F6"/>
    <w:rsid w:val="0023708A"/>
    <w:rsid w:val="002371F1"/>
    <w:rsid w:val="00237578"/>
    <w:rsid w:val="00237B6D"/>
    <w:rsid w:val="00240103"/>
    <w:rsid w:val="0024024B"/>
    <w:rsid w:val="00240C78"/>
    <w:rsid w:val="00241301"/>
    <w:rsid w:val="002416D7"/>
    <w:rsid w:val="0024178C"/>
    <w:rsid w:val="00242157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92D"/>
    <w:rsid w:val="0026408D"/>
    <w:rsid w:val="0026425D"/>
    <w:rsid w:val="002643A8"/>
    <w:rsid w:val="00264518"/>
    <w:rsid w:val="00264FE9"/>
    <w:rsid w:val="002653DE"/>
    <w:rsid w:val="002653E2"/>
    <w:rsid w:val="002654FF"/>
    <w:rsid w:val="00265500"/>
    <w:rsid w:val="00265931"/>
    <w:rsid w:val="00265F7F"/>
    <w:rsid w:val="002664F2"/>
    <w:rsid w:val="00266551"/>
    <w:rsid w:val="002666F1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300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15C3"/>
    <w:rsid w:val="002816CF"/>
    <w:rsid w:val="0028173C"/>
    <w:rsid w:val="00281BAC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3611"/>
    <w:rsid w:val="002A3853"/>
    <w:rsid w:val="002A3AD9"/>
    <w:rsid w:val="002A3BB3"/>
    <w:rsid w:val="002A3CE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8C4"/>
    <w:rsid w:val="002A713A"/>
    <w:rsid w:val="002A7557"/>
    <w:rsid w:val="002A7937"/>
    <w:rsid w:val="002A7956"/>
    <w:rsid w:val="002A7BBD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ED0"/>
    <w:rsid w:val="002B6782"/>
    <w:rsid w:val="002B68A0"/>
    <w:rsid w:val="002B6E0B"/>
    <w:rsid w:val="002B7428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4257"/>
    <w:rsid w:val="002C42CA"/>
    <w:rsid w:val="002C4AD9"/>
    <w:rsid w:val="002C4B2F"/>
    <w:rsid w:val="002C4D0A"/>
    <w:rsid w:val="002C4F59"/>
    <w:rsid w:val="002C5003"/>
    <w:rsid w:val="002C52E4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650"/>
    <w:rsid w:val="002D3B82"/>
    <w:rsid w:val="002D3D3F"/>
    <w:rsid w:val="002D40B2"/>
    <w:rsid w:val="002D44F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80C"/>
    <w:rsid w:val="002F4B44"/>
    <w:rsid w:val="002F5195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B63"/>
    <w:rsid w:val="00326E6E"/>
    <w:rsid w:val="00326E75"/>
    <w:rsid w:val="00327458"/>
    <w:rsid w:val="003274B9"/>
    <w:rsid w:val="00327953"/>
    <w:rsid w:val="00327F97"/>
    <w:rsid w:val="00330526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58F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E06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74C8"/>
    <w:rsid w:val="00347B7E"/>
    <w:rsid w:val="003504C0"/>
    <w:rsid w:val="0035055C"/>
    <w:rsid w:val="003506A7"/>
    <w:rsid w:val="00350C19"/>
    <w:rsid w:val="00351616"/>
    <w:rsid w:val="0035222B"/>
    <w:rsid w:val="003523F4"/>
    <w:rsid w:val="00353971"/>
    <w:rsid w:val="00353D2B"/>
    <w:rsid w:val="00354C81"/>
    <w:rsid w:val="00355D31"/>
    <w:rsid w:val="00360794"/>
    <w:rsid w:val="00360EB1"/>
    <w:rsid w:val="003611A0"/>
    <w:rsid w:val="00361257"/>
    <w:rsid w:val="00361672"/>
    <w:rsid w:val="0036181A"/>
    <w:rsid w:val="00361F6B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943"/>
    <w:rsid w:val="00371B35"/>
    <w:rsid w:val="00372700"/>
    <w:rsid w:val="00372A85"/>
    <w:rsid w:val="00372D0F"/>
    <w:rsid w:val="00372D66"/>
    <w:rsid w:val="00373225"/>
    <w:rsid w:val="0037322D"/>
    <w:rsid w:val="003748EE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E87"/>
    <w:rsid w:val="0038313A"/>
    <w:rsid w:val="00383618"/>
    <w:rsid w:val="00383983"/>
    <w:rsid w:val="00383C3C"/>
    <w:rsid w:val="00383C5A"/>
    <w:rsid w:val="0038425F"/>
    <w:rsid w:val="00384262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0F43"/>
    <w:rsid w:val="0039151F"/>
    <w:rsid w:val="003918F0"/>
    <w:rsid w:val="00391AE3"/>
    <w:rsid w:val="00391EDF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FE8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B6B"/>
    <w:rsid w:val="003B1BD5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6BE"/>
    <w:rsid w:val="003C0F6C"/>
    <w:rsid w:val="003C1031"/>
    <w:rsid w:val="003C1351"/>
    <w:rsid w:val="003C232B"/>
    <w:rsid w:val="003C245A"/>
    <w:rsid w:val="003C24C3"/>
    <w:rsid w:val="003C25B9"/>
    <w:rsid w:val="003C2A71"/>
    <w:rsid w:val="003C2BA1"/>
    <w:rsid w:val="003C2C55"/>
    <w:rsid w:val="003C2FE0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EAA"/>
    <w:rsid w:val="003C759B"/>
    <w:rsid w:val="003C75D8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6BA"/>
    <w:rsid w:val="003D49DA"/>
    <w:rsid w:val="003D4DBE"/>
    <w:rsid w:val="003D58C3"/>
    <w:rsid w:val="003D5C41"/>
    <w:rsid w:val="003D6DE6"/>
    <w:rsid w:val="003D6FA1"/>
    <w:rsid w:val="003D7057"/>
    <w:rsid w:val="003D70D7"/>
    <w:rsid w:val="003D716E"/>
    <w:rsid w:val="003E03B4"/>
    <w:rsid w:val="003E07E3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4CEB"/>
    <w:rsid w:val="003E5156"/>
    <w:rsid w:val="003E583B"/>
    <w:rsid w:val="003E5E1B"/>
    <w:rsid w:val="003E62AA"/>
    <w:rsid w:val="003E6879"/>
    <w:rsid w:val="003E6ED7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DE6"/>
    <w:rsid w:val="003F5133"/>
    <w:rsid w:val="003F59BF"/>
    <w:rsid w:val="003F5A98"/>
    <w:rsid w:val="003F5F04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E7A"/>
    <w:rsid w:val="0041434B"/>
    <w:rsid w:val="00414746"/>
    <w:rsid w:val="0041490B"/>
    <w:rsid w:val="00414A1B"/>
    <w:rsid w:val="00416427"/>
    <w:rsid w:val="004165DC"/>
    <w:rsid w:val="004165F2"/>
    <w:rsid w:val="00416808"/>
    <w:rsid w:val="00416C44"/>
    <w:rsid w:val="00417266"/>
    <w:rsid w:val="00417803"/>
    <w:rsid w:val="00417CFB"/>
    <w:rsid w:val="00417E03"/>
    <w:rsid w:val="00417F08"/>
    <w:rsid w:val="0042162D"/>
    <w:rsid w:val="00421E92"/>
    <w:rsid w:val="00421F1D"/>
    <w:rsid w:val="00422346"/>
    <w:rsid w:val="00422B30"/>
    <w:rsid w:val="00422B42"/>
    <w:rsid w:val="00422C02"/>
    <w:rsid w:val="004231A4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D90"/>
    <w:rsid w:val="004340C7"/>
    <w:rsid w:val="00434ACF"/>
    <w:rsid w:val="004351D3"/>
    <w:rsid w:val="00436008"/>
    <w:rsid w:val="004364CD"/>
    <w:rsid w:val="00436506"/>
    <w:rsid w:val="00436998"/>
    <w:rsid w:val="00436A5A"/>
    <w:rsid w:val="00436FC6"/>
    <w:rsid w:val="004401E3"/>
    <w:rsid w:val="0044029E"/>
    <w:rsid w:val="00440817"/>
    <w:rsid w:val="00440B30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944"/>
    <w:rsid w:val="00443AC1"/>
    <w:rsid w:val="00443F44"/>
    <w:rsid w:val="0044419D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C6A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549"/>
    <w:rsid w:val="00454C3F"/>
    <w:rsid w:val="00455074"/>
    <w:rsid w:val="00455B6A"/>
    <w:rsid w:val="0045634D"/>
    <w:rsid w:val="0045664C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7D6"/>
    <w:rsid w:val="00466993"/>
    <w:rsid w:val="00466AE0"/>
    <w:rsid w:val="00466DE8"/>
    <w:rsid w:val="004674E3"/>
    <w:rsid w:val="00467852"/>
    <w:rsid w:val="00467BEA"/>
    <w:rsid w:val="00467D34"/>
    <w:rsid w:val="00470396"/>
    <w:rsid w:val="004713D7"/>
    <w:rsid w:val="004728DB"/>
    <w:rsid w:val="00472CF7"/>
    <w:rsid w:val="0047343C"/>
    <w:rsid w:val="00473B90"/>
    <w:rsid w:val="00473E11"/>
    <w:rsid w:val="0047406F"/>
    <w:rsid w:val="004743DB"/>
    <w:rsid w:val="00474437"/>
    <w:rsid w:val="004749D6"/>
    <w:rsid w:val="00474C75"/>
    <w:rsid w:val="00475225"/>
    <w:rsid w:val="004752E7"/>
    <w:rsid w:val="0047579A"/>
    <w:rsid w:val="00475941"/>
    <w:rsid w:val="004766E6"/>
    <w:rsid w:val="004768AA"/>
    <w:rsid w:val="00476FBB"/>
    <w:rsid w:val="00477232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790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FCC"/>
    <w:rsid w:val="004A7156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32B"/>
    <w:rsid w:val="004B35BD"/>
    <w:rsid w:val="004B4029"/>
    <w:rsid w:val="004B4276"/>
    <w:rsid w:val="004B4E73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6C4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D9A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6B7"/>
    <w:rsid w:val="004D7774"/>
    <w:rsid w:val="004D7E91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1E"/>
    <w:rsid w:val="004F3487"/>
    <w:rsid w:val="004F3B65"/>
    <w:rsid w:val="004F3DF2"/>
    <w:rsid w:val="004F45F4"/>
    <w:rsid w:val="004F46B1"/>
    <w:rsid w:val="004F49A1"/>
    <w:rsid w:val="004F5479"/>
    <w:rsid w:val="004F5ED5"/>
    <w:rsid w:val="004F6090"/>
    <w:rsid w:val="004F640C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81B"/>
    <w:rsid w:val="0050194D"/>
    <w:rsid w:val="00502206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247"/>
    <w:rsid w:val="00512461"/>
    <w:rsid w:val="0051262E"/>
    <w:rsid w:val="00512B57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EB5"/>
    <w:rsid w:val="00534438"/>
    <w:rsid w:val="005345BD"/>
    <w:rsid w:val="00534E17"/>
    <w:rsid w:val="00535536"/>
    <w:rsid w:val="00535F4C"/>
    <w:rsid w:val="0053608E"/>
    <w:rsid w:val="005367CC"/>
    <w:rsid w:val="00536EFF"/>
    <w:rsid w:val="0053706C"/>
    <w:rsid w:val="00537BA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985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E18"/>
    <w:rsid w:val="005961E7"/>
    <w:rsid w:val="00596939"/>
    <w:rsid w:val="00596B0B"/>
    <w:rsid w:val="0059739B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307A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644"/>
    <w:rsid w:val="005C46B0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6B8"/>
    <w:rsid w:val="005F1B45"/>
    <w:rsid w:val="005F24BB"/>
    <w:rsid w:val="005F2973"/>
    <w:rsid w:val="005F2AFA"/>
    <w:rsid w:val="005F31B4"/>
    <w:rsid w:val="005F33DE"/>
    <w:rsid w:val="005F3FBA"/>
    <w:rsid w:val="005F404F"/>
    <w:rsid w:val="005F4463"/>
    <w:rsid w:val="005F495B"/>
    <w:rsid w:val="005F4C4A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C9"/>
    <w:rsid w:val="00604828"/>
    <w:rsid w:val="00604DE2"/>
    <w:rsid w:val="006052BF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848"/>
    <w:rsid w:val="00614C69"/>
    <w:rsid w:val="00614EEB"/>
    <w:rsid w:val="00615141"/>
    <w:rsid w:val="006151BF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BDE"/>
    <w:rsid w:val="0062712E"/>
    <w:rsid w:val="006274AD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7029"/>
    <w:rsid w:val="006575E7"/>
    <w:rsid w:val="00657613"/>
    <w:rsid w:val="006607B9"/>
    <w:rsid w:val="006609EA"/>
    <w:rsid w:val="00661658"/>
    <w:rsid w:val="00661841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6256"/>
    <w:rsid w:val="006664F8"/>
    <w:rsid w:val="0066667E"/>
    <w:rsid w:val="00666AD7"/>
    <w:rsid w:val="00667184"/>
    <w:rsid w:val="00667576"/>
    <w:rsid w:val="0066761B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F0"/>
    <w:rsid w:val="00671F8A"/>
    <w:rsid w:val="00672114"/>
    <w:rsid w:val="00672779"/>
    <w:rsid w:val="0067294B"/>
    <w:rsid w:val="00672B37"/>
    <w:rsid w:val="006734C8"/>
    <w:rsid w:val="00673D0A"/>
    <w:rsid w:val="00674425"/>
    <w:rsid w:val="006750DD"/>
    <w:rsid w:val="006753C9"/>
    <w:rsid w:val="0067590D"/>
    <w:rsid w:val="006759E1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2E"/>
    <w:rsid w:val="0069627E"/>
    <w:rsid w:val="0069654E"/>
    <w:rsid w:val="00696A09"/>
    <w:rsid w:val="00696E73"/>
    <w:rsid w:val="006979B9"/>
    <w:rsid w:val="00697F8E"/>
    <w:rsid w:val="006A024C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009"/>
    <w:rsid w:val="006A648D"/>
    <w:rsid w:val="006A68EA"/>
    <w:rsid w:val="006A6B45"/>
    <w:rsid w:val="006A6DFC"/>
    <w:rsid w:val="006A6FB8"/>
    <w:rsid w:val="006A71F0"/>
    <w:rsid w:val="006A7772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81"/>
    <w:rsid w:val="006D7243"/>
    <w:rsid w:val="006D73F5"/>
    <w:rsid w:val="006D7A49"/>
    <w:rsid w:val="006D7DC5"/>
    <w:rsid w:val="006D7ED9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D19"/>
    <w:rsid w:val="006E3F64"/>
    <w:rsid w:val="006E3FCD"/>
    <w:rsid w:val="006E3FEF"/>
    <w:rsid w:val="006E4228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B4D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2655"/>
    <w:rsid w:val="00702E9C"/>
    <w:rsid w:val="00702FD9"/>
    <w:rsid w:val="007038CD"/>
    <w:rsid w:val="00703DC5"/>
    <w:rsid w:val="00703E7A"/>
    <w:rsid w:val="0070447C"/>
    <w:rsid w:val="007045A5"/>
    <w:rsid w:val="00704B8C"/>
    <w:rsid w:val="00704C02"/>
    <w:rsid w:val="00704D8E"/>
    <w:rsid w:val="00705436"/>
    <w:rsid w:val="00705531"/>
    <w:rsid w:val="00705542"/>
    <w:rsid w:val="0070584A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52"/>
    <w:rsid w:val="00713380"/>
    <w:rsid w:val="00713897"/>
    <w:rsid w:val="00713931"/>
    <w:rsid w:val="00713E6F"/>
    <w:rsid w:val="007141CF"/>
    <w:rsid w:val="00714DD6"/>
    <w:rsid w:val="00715048"/>
    <w:rsid w:val="007150C8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A82"/>
    <w:rsid w:val="00722F16"/>
    <w:rsid w:val="0072336E"/>
    <w:rsid w:val="007241EB"/>
    <w:rsid w:val="0072530E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E4C"/>
    <w:rsid w:val="007420D9"/>
    <w:rsid w:val="00742258"/>
    <w:rsid w:val="007424ED"/>
    <w:rsid w:val="00742676"/>
    <w:rsid w:val="007427CE"/>
    <w:rsid w:val="0074288F"/>
    <w:rsid w:val="0074297F"/>
    <w:rsid w:val="00742DFE"/>
    <w:rsid w:val="00743636"/>
    <w:rsid w:val="007437C5"/>
    <w:rsid w:val="00745287"/>
    <w:rsid w:val="007452BD"/>
    <w:rsid w:val="00745E3A"/>
    <w:rsid w:val="00745FFB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72D9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6E1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A02F4"/>
    <w:rsid w:val="007A0A24"/>
    <w:rsid w:val="007A12EF"/>
    <w:rsid w:val="007A1529"/>
    <w:rsid w:val="007A1678"/>
    <w:rsid w:val="007A183F"/>
    <w:rsid w:val="007A1BE7"/>
    <w:rsid w:val="007A1C7C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625"/>
    <w:rsid w:val="007B0911"/>
    <w:rsid w:val="007B0A30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C1A"/>
    <w:rsid w:val="007D0E13"/>
    <w:rsid w:val="007D123C"/>
    <w:rsid w:val="007D19A5"/>
    <w:rsid w:val="007D1C42"/>
    <w:rsid w:val="007D20E2"/>
    <w:rsid w:val="007D2156"/>
    <w:rsid w:val="007D2E7B"/>
    <w:rsid w:val="007D2FAD"/>
    <w:rsid w:val="007D31F4"/>
    <w:rsid w:val="007D3372"/>
    <w:rsid w:val="007D35A7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A16"/>
    <w:rsid w:val="007E2211"/>
    <w:rsid w:val="007E274B"/>
    <w:rsid w:val="007E34FB"/>
    <w:rsid w:val="007E41C8"/>
    <w:rsid w:val="007E44BA"/>
    <w:rsid w:val="007E46E8"/>
    <w:rsid w:val="007E4965"/>
    <w:rsid w:val="007E4D91"/>
    <w:rsid w:val="007E4FCE"/>
    <w:rsid w:val="007E519F"/>
    <w:rsid w:val="007E5227"/>
    <w:rsid w:val="007E5867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EA1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E79"/>
    <w:rsid w:val="00820944"/>
    <w:rsid w:val="00820F9B"/>
    <w:rsid w:val="008210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A17"/>
    <w:rsid w:val="00830A57"/>
    <w:rsid w:val="00830D89"/>
    <w:rsid w:val="00831108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5D9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1BA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C2B"/>
    <w:rsid w:val="008463AF"/>
    <w:rsid w:val="00847C36"/>
    <w:rsid w:val="00847CC0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3F75"/>
    <w:rsid w:val="0085452C"/>
    <w:rsid w:val="00854D42"/>
    <w:rsid w:val="008551BC"/>
    <w:rsid w:val="00855464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3A5"/>
    <w:rsid w:val="00866564"/>
    <w:rsid w:val="00866C3B"/>
    <w:rsid w:val="00866DC7"/>
    <w:rsid w:val="008670DA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828"/>
    <w:rsid w:val="00892AC6"/>
    <w:rsid w:val="00892C45"/>
    <w:rsid w:val="00892DC7"/>
    <w:rsid w:val="00892F5F"/>
    <w:rsid w:val="00892F66"/>
    <w:rsid w:val="00893873"/>
    <w:rsid w:val="00893A40"/>
    <w:rsid w:val="00893AB1"/>
    <w:rsid w:val="00893BD7"/>
    <w:rsid w:val="00893C0F"/>
    <w:rsid w:val="00895199"/>
    <w:rsid w:val="008953CE"/>
    <w:rsid w:val="00895648"/>
    <w:rsid w:val="00895CAD"/>
    <w:rsid w:val="00896485"/>
    <w:rsid w:val="00896F83"/>
    <w:rsid w:val="00897133"/>
    <w:rsid w:val="00897430"/>
    <w:rsid w:val="008975C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C34"/>
    <w:rsid w:val="008A1EEA"/>
    <w:rsid w:val="008A1FE3"/>
    <w:rsid w:val="008A227E"/>
    <w:rsid w:val="008A2706"/>
    <w:rsid w:val="008A2FDA"/>
    <w:rsid w:val="008A34D2"/>
    <w:rsid w:val="008A37D3"/>
    <w:rsid w:val="008A3959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921"/>
    <w:rsid w:val="008B5EFD"/>
    <w:rsid w:val="008B629F"/>
    <w:rsid w:val="008B6401"/>
    <w:rsid w:val="008B6BAE"/>
    <w:rsid w:val="008B6F38"/>
    <w:rsid w:val="008B78FF"/>
    <w:rsid w:val="008C0424"/>
    <w:rsid w:val="008C052B"/>
    <w:rsid w:val="008C06B2"/>
    <w:rsid w:val="008C086E"/>
    <w:rsid w:val="008C13EA"/>
    <w:rsid w:val="008C1424"/>
    <w:rsid w:val="008C1552"/>
    <w:rsid w:val="008C16EE"/>
    <w:rsid w:val="008C18B2"/>
    <w:rsid w:val="008C1C3D"/>
    <w:rsid w:val="008C20E3"/>
    <w:rsid w:val="008C31A1"/>
    <w:rsid w:val="008C33AC"/>
    <w:rsid w:val="008C3B80"/>
    <w:rsid w:val="008C4297"/>
    <w:rsid w:val="008C4997"/>
    <w:rsid w:val="008C4DA0"/>
    <w:rsid w:val="008C5C9F"/>
    <w:rsid w:val="008C601A"/>
    <w:rsid w:val="008C6032"/>
    <w:rsid w:val="008C664C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EB9"/>
    <w:rsid w:val="008D6CDF"/>
    <w:rsid w:val="008D720A"/>
    <w:rsid w:val="008D7B25"/>
    <w:rsid w:val="008D7D9A"/>
    <w:rsid w:val="008E01D1"/>
    <w:rsid w:val="008E13F0"/>
    <w:rsid w:val="008E1B21"/>
    <w:rsid w:val="008E1C34"/>
    <w:rsid w:val="008E1F66"/>
    <w:rsid w:val="008E214F"/>
    <w:rsid w:val="008E2209"/>
    <w:rsid w:val="008E2B60"/>
    <w:rsid w:val="008E335B"/>
    <w:rsid w:val="008E3421"/>
    <w:rsid w:val="008E36C0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C15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AA"/>
    <w:rsid w:val="009107CF"/>
    <w:rsid w:val="009109A9"/>
    <w:rsid w:val="00910B26"/>
    <w:rsid w:val="0091141A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D"/>
    <w:rsid w:val="009161EE"/>
    <w:rsid w:val="00916464"/>
    <w:rsid w:val="00916E9A"/>
    <w:rsid w:val="00916F7E"/>
    <w:rsid w:val="00917641"/>
    <w:rsid w:val="0091771B"/>
    <w:rsid w:val="009177A6"/>
    <w:rsid w:val="00917CA2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7E1"/>
    <w:rsid w:val="00922886"/>
    <w:rsid w:val="00922C34"/>
    <w:rsid w:val="0092309F"/>
    <w:rsid w:val="00923352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A36"/>
    <w:rsid w:val="00933BBE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B3F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734"/>
    <w:rsid w:val="00943896"/>
    <w:rsid w:val="009438E1"/>
    <w:rsid w:val="00943A9F"/>
    <w:rsid w:val="00944452"/>
    <w:rsid w:val="009449F1"/>
    <w:rsid w:val="00944E06"/>
    <w:rsid w:val="00944E34"/>
    <w:rsid w:val="00945A5C"/>
    <w:rsid w:val="0094629C"/>
    <w:rsid w:val="0094630D"/>
    <w:rsid w:val="009464FD"/>
    <w:rsid w:val="00946545"/>
    <w:rsid w:val="009465FB"/>
    <w:rsid w:val="00946E3F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5713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76E"/>
    <w:rsid w:val="0096379E"/>
    <w:rsid w:val="00963996"/>
    <w:rsid w:val="00963B36"/>
    <w:rsid w:val="00963C98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EEB"/>
    <w:rsid w:val="00981109"/>
    <w:rsid w:val="009812C0"/>
    <w:rsid w:val="0098192F"/>
    <w:rsid w:val="00981C77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99F"/>
    <w:rsid w:val="00996A22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41A"/>
    <w:rsid w:val="009A3923"/>
    <w:rsid w:val="009A3DFB"/>
    <w:rsid w:val="009A4724"/>
    <w:rsid w:val="009A4E03"/>
    <w:rsid w:val="009A513A"/>
    <w:rsid w:val="009A54DE"/>
    <w:rsid w:val="009A5B4E"/>
    <w:rsid w:val="009A5FD1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73E"/>
    <w:rsid w:val="009C3ADE"/>
    <w:rsid w:val="009C3C69"/>
    <w:rsid w:val="009C3E3C"/>
    <w:rsid w:val="009C3E46"/>
    <w:rsid w:val="009C4743"/>
    <w:rsid w:val="009C477E"/>
    <w:rsid w:val="009C50D4"/>
    <w:rsid w:val="009C54F4"/>
    <w:rsid w:val="009C5B05"/>
    <w:rsid w:val="009C5CDE"/>
    <w:rsid w:val="009C679F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68"/>
    <w:rsid w:val="009D27F0"/>
    <w:rsid w:val="009D2C0D"/>
    <w:rsid w:val="009D3D36"/>
    <w:rsid w:val="009D4215"/>
    <w:rsid w:val="009D51C1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4FF"/>
    <w:rsid w:val="009E4A47"/>
    <w:rsid w:val="009E4DD4"/>
    <w:rsid w:val="009E573B"/>
    <w:rsid w:val="009E5AA1"/>
    <w:rsid w:val="009E6AA5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7BE"/>
    <w:rsid w:val="00A11C69"/>
    <w:rsid w:val="00A121CE"/>
    <w:rsid w:val="00A129AE"/>
    <w:rsid w:val="00A12D95"/>
    <w:rsid w:val="00A131B3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452"/>
    <w:rsid w:val="00A23570"/>
    <w:rsid w:val="00A24098"/>
    <w:rsid w:val="00A2422B"/>
    <w:rsid w:val="00A246C0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C"/>
    <w:rsid w:val="00A355E6"/>
    <w:rsid w:val="00A35FE3"/>
    <w:rsid w:val="00A36332"/>
    <w:rsid w:val="00A36604"/>
    <w:rsid w:val="00A36680"/>
    <w:rsid w:val="00A3688A"/>
    <w:rsid w:val="00A36D3C"/>
    <w:rsid w:val="00A36F9A"/>
    <w:rsid w:val="00A373EB"/>
    <w:rsid w:val="00A4018D"/>
    <w:rsid w:val="00A40447"/>
    <w:rsid w:val="00A40C7A"/>
    <w:rsid w:val="00A40F35"/>
    <w:rsid w:val="00A413B1"/>
    <w:rsid w:val="00A413C7"/>
    <w:rsid w:val="00A41CED"/>
    <w:rsid w:val="00A42973"/>
    <w:rsid w:val="00A42E2D"/>
    <w:rsid w:val="00A43339"/>
    <w:rsid w:val="00A43595"/>
    <w:rsid w:val="00A43EBC"/>
    <w:rsid w:val="00A44A41"/>
    <w:rsid w:val="00A46212"/>
    <w:rsid w:val="00A46762"/>
    <w:rsid w:val="00A46F2E"/>
    <w:rsid w:val="00A46FFB"/>
    <w:rsid w:val="00A470FD"/>
    <w:rsid w:val="00A47AFD"/>
    <w:rsid w:val="00A50216"/>
    <w:rsid w:val="00A50531"/>
    <w:rsid w:val="00A509CF"/>
    <w:rsid w:val="00A50A2B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3773"/>
    <w:rsid w:val="00A64057"/>
    <w:rsid w:val="00A64078"/>
    <w:rsid w:val="00A645CA"/>
    <w:rsid w:val="00A6461B"/>
    <w:rsid w:val="00A6465B"/>
    <w:rsid w:val="00A649ED"/>
    <w:rsid w:val="00A64DC8"/>
    <w:rsid w:val="00A65CBB"/>
    <w:rsid w:val="00A66079"/>
    <w:rsid w:val="00A661B2"/>
    <w:rsid w:val="00A66809"/>
    <w:rsid w:val="00A66D6A"/>
    <w:rsid w:val="00A66DAF"/>
    <w:rsid w:val="00A66EFA"/>
    <w:rsid w:val="00A6754F"/>
    <w:rsid w:val="00A67D60"/>
    <w:rsid w:val="00A67DE7"/>
    <w:rsid w:val="00A70D05"/>
    <w:rsid w:val="00A70D96"/>
    <w:rsid w:val="00A712BC"/>
    <w:rsid w:val="00A71809"/>
    <w:rsid w:val="00A720EF"/>
    <w:rsid w:val="00A72FC8"/>
    <w:rsid w:val="00A72FFB"/>
    <w:rsid w:val="00A73445"/>
    <w:rsid w:val="00A73AF5"/>
    <w:rsid w:val="00A7433D"/>
    <w:rsid w:val="00A74610"/>
    <w:rsid w:val="00A7484F"/>
    <w:rsid w:val="00A748A7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45A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7335"/>
    <w:rsid w:val="00A875D0"/>
    <w:rsid w:val="00A87A62"/>
    <w:rsid w:val="00A87B67"/>
    <w:rsid w:val="00A9007A"/>
    <w:rsid w:val="00A907A2"/>
    <w:rsid w:val="00A909F5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7EA"/>
    <w:rsid w:val="00AC1BBC"/>
    <w:rsid w:val="00AC1FA7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75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31E8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E92"/>
    <w:rsid w:val="00AF70B9"/>
    <w:rsid w:val="00AF7309"/>
    <w:rsid w:val="00AF742C"/>
    <w:rsid w:val="00AF7453"/>
    <w:rsid w:val="00AF7596"/>
    <w:rsid w:val="00AF7612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41FD"/>
    <w:rsid w:val="00B04646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31F8"/>
    <w:rsid w:val="00B231FB"/>
    <w:rsid w:val="00B23714"/>
    <w:rsid w:val="00B23954"/>
    <w:rsid w:val="00B23AC3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45AE"/>
    <w:rsid w:val="00B44622"/>
    <w:rsid w:val="00B446F3"/>
    <w:rsid w:val="00B44700"/>
    <w:rsid w:val="00B44AAB"/>
    <w:rsid w:val="00B44AFE"/>
    <w:rsid w:val="00B45262"/>
    <w:rsid w:val="00B452AE"/>
    <w:rsid w:val="00B4544D"/>
    <w:rsid w:val="00B457AA"/>
    <w:rsid w:val="00B45A1B"/>
    <w:rsid w:val="00B45AE2"/>
    <w:rsid w:val="00B45C21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E99"/>
    <w:rsid w:val="00B666EA"/>
    <w:rsid w:val="00B66846"/>
    <w:rsid w:val="00B66BDB"/>
    <w:rsid w:val="00B66C62"/>
    <w:rsid w:val="00B674D0"/>
    <w:rsid w:val="00B6777E"/>
    <w:rsid w:val="00B67C5F"/>
    <w:rsid w:val="00B70518"/>
    <w:rsid w:val="00B70543"/>
    <w:rsid w:val="00B70588"/>
    <w:rsid w:val="00B7094E"/>
    <w:rsid w:val="00B70CBD"/>
    <w:rsid w:val="00B70F66"/>
    <w:rsid w:val="00B716F9"/>
    <w:rsid w:val="00B718C7"/>
    <w:rsid w:val="00B71CF7"/>
    <w:rsid w:val="00B71DF7"/>
    <w:rsid w:val="00B7212B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BB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643"/>
    <w:rsid w:val="00B97D17"/>
    <w:rsid w:val="00BA0175"/>
    <w:rsid w:val="00BA02E3"/>
    <w:rsid w:val="00BA0672"/>
    <w:rsid w:val="00BA13B2"/>
    <w:rsid w:val="00BA1898"/>
    <w:rsid w:val="00BA1ED0"/>
    <w:rsid w:val="00BA264D"/>
    <w:rsid w:val="00BA31E3"/>
    <w:rsid w:val="00BA38BC"/>
    <w:rsid w:val="00BA3A2C"/>
    <w:rsid w:val="00BA3F2A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7CE"/>
    <w:rsid w:val="00BB1C53"/>
    <w:rsid w:val="00BB1D2F"/>
    <w:rsid w:val="00BB233E"/>
    <w:rsid w:val="00BB2A6E"/>
    <w:rsid w:val="00BB2EBE"/>
    <w:rsid w:val="00BB3423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349A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2C3"/>
    <w:rsid w:val="00BD584A"/>
    <w:rsid w:val="00BD61B3"/>
    <w:rsid w:val="00BD6270"/>
    <w:rsid w:val="00BD63E0"/>
    <w:rsid w:val="00BD6576"/>
    <w:rsid w:val="00BD66B1"/>
    <w:rsid w:val="00BD7BBC"/>
    <w:rsid w:val="00BD7E91"/>
    <w:rsid w:val="00BE039A"/>
    <w:rsid w:val="00BE0502"/>
    <w:rsid w:val="00BE0558"/>
    <w:rsid w:val="00BE0AEA"/>
    <w:rsid w:val="00BE12A8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A08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7877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E43"/>
    <w:rsid w:val="00C02065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5CE"/>
    <w:rsid w:val="00C339D3"/>
    <w:rsid w:val="00C33F14"/>
    <w:rsid w:val="00C34086"/>
    <w:rsid w:val="00C34631"/>
    <w:rsid w:val="00C34D80"/>
    <w:rsid w:val="00C34E9D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4F6"/>
    <w:rsid w:val="00C40769"/>
    <w:rsid w:val="00C40BDC"/>
    <w:rsid w:val="00C4111D"/>
    <w:rsid w:val="00C41219"/>
    <w:rsid w:val="00C4138D"/>
    <w:rsid w:val="00C4238E"/>
    <w:rsid w:val="00C4288A"/>
    <w:rsid w:val="00C42977"/>
    <w:rsid w:val="00C43661"/>
    <w:rsid w:val="00C4416D"/>
    <w:rsid w:val="00C44247"/>
    <w:rsid w:val="00C44C62"/>
    <w:rsid w:val="00C453DB"/>
    <w:rsid w:val="00C4555C"/>
    <w:rsid w:val="00C45D6F"/>
    <w:rsid w:val="00C45ED0"/>
    <w:rsid w:val="00C4638E"/>
    <w:rsid w:val="00C46834"/>
    <w:rsid w:val="00C473C8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A4"/>
    <w:rsid w:val="00C606A2"/>
    <w:rsid w:val="00C60EC0"/>
    <w:rsid w:val="00C61A23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418F"/>
    <w:rsid w:val="00C74292"/>
    <w:rsid w:val="00C742C9"/>
    <w:rsid w:val="00C7475C"/>
    <w:rsid w:val="00C75285"/>
    <w:rsid w:val="00C75781"/>
    <w:rsid w:val="00C75B98"/>
    <w:rsid w:val="00C75FFA"/>
    <w:rsid w:val="00C76BDD"/>
    <w:rsid w:val="00C77067"/>
    <w:rsid w:val="00C77946"/>
    <w:rsid w:val="00C77C49"/>
    <w:rsid w:val="00C77C88"/>
    <w:rsid w:val="00C77E0A"/>
    <w:rsid w:val="00C80546"/>
    <w:rsid w:val="00C80662"/>
    <w:rsid w:val="00C806BE"/>
    <w:rsid w:val="00C80C23"/>
    <w:rsid w:val="00C811D0"/>
    <w:rsid w:val="00C81203"/>
    <w:rsid w:val="00C81583"/>
    <w:rsid w:val="00C81826"/>
    <w:rsid w:val="00C81850"/>
    <w:rsid w:val="00C81A39"/>
    <w:rsid w:val="00C81CC2"/>
    <w:rsid w:val="00C82638"/>
    <w:rsid w:val="00C82AF1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969"/>
    <w:rsid w:val="00C96A6A"/>
    <w:rsid w:val="00C96C07"/>
    <w:rsid w:val="00C96F1F"/>
    <w:rsid w:val="00C96FE5"/>
    <w:rsid w:val="00C9710A"/>
    <w:rsid w:val="00C97477"/>
    <w:rsid w:val="00C97622"/>
    <w:rsid w:val="00C97685"/>
    <w:rsid w:val="00C97687"/>
    <w:rsid w:val="00C9772C"/>
    <w:rsid w:val="00C97DB5"/>
    <w:rsid w:val="00CA042B"/>
    <w:rsid w:val="00CA0C18"/>
    <w:rsid w:val="00CA1257"/>
    <w:rsid w:val="00CA20EB"/>
    <w:rsid w:val="00CA21B2"/>
    <w:rsid w:val="00CA25F0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1116"/>
    <w:rsid w:val="00CC141F"/>
    <w:rsid w:val="00CC14F3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7C7"/>
    <w:rsid w:val="00CC5FB6"/>
    <w:rsid w:val="00CC63A0"/>
    <w:rsid w:val="00CC651D"/>
    <w:rsid w:val="00CC6646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85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F16"/>
    <w:rsid w:val="00CD6F3F"/>
    <w:rsid w:val="00CD6FDA"/>
    <w:rsid w:val="00CD71AB"/>
    <w:rsid w:val="00CE0112"/>
    <w:rsid w:val="00CE03EF"/>
    <w:rsid w:val="00CE0A71"/>
    <w:rsid w:val="00CE0ABC"/>
    <w:rsid w:val="00CE105E"/>
    <w:rsid w:val="00CE11CC"/>
    <w:rsid w:val="00CE21CB"/>
    <w:rsid w:val="00CE27F6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4D1"/>
    <w:rsid w:val="00CF27F0"/>
    <w:rsid w:val="00CF2A7B"/>
    <w:rsid w:val="00CF3C0A"/>
    <w:rsid w:val="00CF4213"/>
    <w:rsid w:val="00CF495F"/>
    <w:rsid w:val="00CF4A80"/>
    <w:rsid w:val="00CF5937"/>
    <w:rsid w:val="00CF5E06"/>
    <w:rsid w:val="00CF61C0"/>
    <w:rsid w:val="00CF6233"/>
    <w:rsid w:val="00CF64E4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50A"/>
    <w:rsid w:val="00D21896"/>
    <w:rsid w:val="00D22861"/>
    <w:rsid w:val="00D22D36"/>
    <w:rsid w:val="00D22E8B"/>
    <w:rsid w:val="00D2309E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E38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E5A"/>
    <w:rsid w:val="00D50170"/>
    <w:rsid w:val="00D502AF"/>
    <w:rsid w:val="00D51003"/>
    <w:rsid w:val="00D51E1C"/>
    <w:rsid w:val="00D51ECE"/>
    <w:rsid w:val="00D52019"/>
    <w:rsid w:val="00D520E9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E8F"/>
    <w:rsid w:val="00D62F6D"/>
    <w:rsid w:val="00D630C4"/>
    <w:rsid w:val="00D63975"/>
    <w:rsid w:val="00D63B44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0FB2"/>
    <w:rsid w:val="00D7138E"/>
    <w:rsid w:val="00D72370"/>
    <w:rsid w:val="00D7251A"/>
    <w:rsid w:val="00D72595"/>
    <w:rsid w:val="00D7281B"/>
    <w:rsid w:val="00D72F5E"/>
    <w:rsid w:val="00D730CB"/>
    <w:rsid w:val="00D732E0"/>
    <w:rsid w:val="00D73777"/>
    <w:rsid w:val="00D73A9B"/>
    <w:rsid w:val="00D73B5D"/>
    <w:rsid w:val="00D7535D"/>
    <w:rsid w:val="00D753FB"/>
    <w:rsid w:val="00D75B73"/>
    <w:rsid w:val="00D765BD"/>
    <w:rsid w:val="00D76C73"/>
    <w:rsid w:val="00D771B7"/>
    <w:rsid w:val="00D7728B"/>
    <w:rsid w:val="00D776D8"/>
    <w:rsid w:val="00D77D65"/>
    <w:rsid w:val="00D80403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6C9"/>
    <w:rsid w:val="00D8393E"/>
    <w:rsid w:val="00D83DF4"/>
    <w:rsid w:val="00D84D27"/>
    <w:rsid w:val="00D84DF0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8CD"/>
    <w:rsid w:val="00DA28E5"/>
    <w:rsid w:val="00DA2B22"/>
    <w:rsid w:val="00DA32A4"/>
    <w:rsid w:val="00DA3A7C"/>
    <w:rsid w:val="00DA3D16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650"/>
    <w:rsid w:val="00DA5AAB"/>
    <w:rsid w:val="00DA606D"/>
    <w:rsid w:val="00DA656A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82C"/>
    <w:rsid w:val="00DB48C4"/>
    <w:rsid w:val="00DB4F6F"/>
    <w:rsid w:val="00DB5049"/>
    <w:rsid w:val="00DB5663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3D"/>
    <w:rsid w:val="00DC5A61"/>
    <w:rsid w:val="00DC612A"/>
    <w:rsid w:val="00DC6909"/>
    <w:rsid w:val="00DC6936"/>
    <w:rsid w:val="00DC6E75"/>
    <w:rsid w:val="00DC70D4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9A6"/>
    <w:rsid w:val="00DD312C"/>
    <w:rsid w:val="00DD3434"/>
    <w:rsid w:val="00DD4A0B"/>
    <w:rsid w:val="00DD4E0C"/>
    <w:rsid w:val="00DD5324"/>
    <w:rsid w:val="00DD5521"/>
    <w:rsid w:val="00DD5F4A"/>
    <w:rsid w:val="00DD69C4"/>
    <w:rsid w:val="00DD709D"/>
    <w:rsid w:val="00DD75B8"/>
    <w:rsid w:val="00DE0A36"/>
    <w:rsid w:val="00DE0EB1"/>
    <w:rsid w:val="00DE0EE3"/>
    <w:rsid w:val="00DE1C4D"/>
    <w:rsid w:val="00DE1C8B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712A"/>
    <w:rsid w:val="00DE717E"/>
    <w:rsid w:val="00DE732F"/>
    <w:rsid w:val="00DE79C3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835"/>
    <w:rsid w:val="00E00431"/>
    <w:rsid w:val="00E00EE0"/>
    <w:rsid w:val="00E0187A"/>
    <w:rsid w:val="00E02209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102A0"/>
    <w:rsid w:val="00E1105E"/>
    <w:rsid w:val="00E11130"/>
    <w:rsid w:val="00E11314"/>
    <w:rsid w:val="00E11A7A"/>
    <w:rsid w:val="00E11BD3"/>
    <w:rsid w:val="00E11FCB"/>
    <w:rsid w:val="00E127C5"/>
    <w:rsid w:val="00E12C28"/>
    <w:rsid w:val="00E1300B"/>
    <w:rsid w:val="00E133A5"/>
    <w:rsid w:val="00E13B1D"/>
    <w:rsid w:val="00E13F49"/>
    <w:rsid w:val="00E1502B"/>
    <w:rsid w:val="00E1525E"/>
    <w:rsid w:val="00E159ED"/>
    <w:rsid w:val="00E173AE"/>
    <w:rsid w:val="00E207CC"/>
    <w:rsid w:val="00E21597"/>
    <w:rsid w:val="00E217AF"/>
    <w:rsid w:val="00E21868"/>
    <w:rsid w:val="00E22418"/>
    <w:rsid w:val="00E2256C"/>
    <w:rsid w:val="00E22777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3E2"/>
    <w:rsid w:val="00E277FD"/>
    <w:rsid w:val="00E27BD4"/>
    <w:rsid w:val="00E3070B"/>
    <w:rsid w:val="00E30A19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76B7"/>
    <w:rsid w:val="00E37701"/>
    <w:rsid w:val="00E378CD"/>
    <w:rsid w:val="00E37982"/>
    <w:rsid w:val="00E401EA"/>
    <w:rsid w:val="00E40603"/>
    <w:rsid w:val="00E407F5"/>
    <w:rsid w:val="00E40E70"/>
    <w:rsid w:val="00E410FF"/>
    <w:rsid w:val="00E413B7"/>
    <w:rsid w:val="00E41591"/>
    <w:rsid w:val="00E419B0"/>
    <w:rsid w:val="00E41AA9"/>
    <w:rsid w:val="00E41E36"/>
    <w:rsid w:val="00E42052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A1A"/>
    <w:rsid w:val="00E51CF5"/>
    <w:rsid w:val="00E51D29"/>
    <w:rsid w:val="00E527A1"/>
    <w:rsid w:val="00E528F7"/>
    <w:rsid w:val="00E52EB8"/>
    <w:rsid w:val="00E53482"/>
    <w:rsid w:val="00E53802"/>
    <w:rsid w:val="00E53831"/>
    <w:rsid w:val="00E54967"/>
    <w:rsid w:val="00E54AD5"/>
    <w:rsid w:val="00E54CD9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B5F"/>
    <w:rsid w:val="00E76C4C"/>
    <w:rsid w:val="00E76C5C"/>
    <w:rsid w:val="00E778C8"/>
    <w:rsid w:val="00E77A51"/>
    <w:rsid w:val="00E77DC4"/>
    <w:rsid w:val="00E801D9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BC3"/>
    <w:rsid w:val="00EA49AE"/>
    <w:rsid w:val="00EA4D31"/>
    <w:rsid w:val="00EA50C2"/>
    <w:rsid w:val="00EA519B"/>
    <w:rsid w:val="00EA55E0"/>
    <w:rsid w:val="00EA5AF4"/>
    <w:rsid w:val="00EA5E1F"/>
    <w:rsid w:val="00EA6698"/>
    <w:rsid w:val="00EA69F4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C06DB"/>
    <w:rsid w:val="00EC0ADE"/>
    <w:rsid w:val="00EC0B04"/>
    <w:rsid w:val="00EC0CDA"/>
    <w:rsid w:val="00EC1034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E28"/>
    <w:rsid w:val="00ED23CE"/>
    <w:rsid w:val="00ED2552"/>
    <w:rsid w:val="00ED25CD"/>
    <w:rsid w:val="00ED2DAE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6B5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F0372"/>
    <w:rsid w:val="00EF0B6C"/>
    <w:rsid w:val="00EF0C8D"/>
    <w:rsid w:val="00EF0DDC"/>
    <w:rsid w:val="00EF0EC1"/>
    <w:rsid w:val="00EF0FF3"/>
    <w:rsid w:val="00EF1AC2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158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182"/>
    <w:rsid w:val="00F052B7"/>
    <w:rsid w:val="00F05506"/>
    <w:rsid w:val="00F05BD3"/>
    <w:rsid w:val="00F064F7"/>
    <w:rsid w:val="00F067E2"/>
    <w:rsid w:val="00F06934"/>
    <w:rsid w:val="00F069FB"/>
    <w:rsid w:val="00F10367"/>
    <w:rsid w:val="00F1058A"/>
    <w:rsid w:val="00F10779"/>
    <w:rsid w:val="00F10C01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9AC"/>
    <w:rsid w:val="00F21403"/>
    <w:rsid w:val="00F21437"/>
    <w:rsid w:val="00F21A7E"/>
    <w:rsid w:val="00F21E1C"/>
    <w:rsid w:val="00F21FF0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4B7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B72"/>
    <w:rsid w:val="00F40C59"/>
    <w:rsid w:val="00F40EA4"/>
    <w:rsid w:val="00F419F3"/>
    <w:rsid w:val="00F41A13"/>
    <w:rsid w:val="00F41DCB"/>
    <w:rsid w:val="00F42318"/>
    <w:rsid w:val="00F42A56"/>
    <w:rsid w:val="00F431CF"/>
    <w:rsid w:val="00F435E0"/>
    <w:rsid w:val="00F43725"/>
    <w:rsid w:val="00F43ED7"/>
    <w:rsid w:val="00F44010"/>
    <w:rsid w:val="00F44033"/>
    <w:rsid w:val="00F4486B"/>
    <w:rsid w:val="00F44C35"/>
    <w:rsid w:val="00F44ED2"/>
    <w:rsid w:val="00F45AA1"/>
    <w:rsid w:val="00F45ECC"/>
    <w:rsid w:val="00F463E6"/>
    <w:rsid w:val="00F46635"/>
    <w:rsid w:val="00F47240"/>
    <w:rsid w:val="00F472B4"/>
    <w:rsid w:val="00F47B7A"/>
    <w:rsid w:val="00F503D4"/>
    <w:rsid w:val="00F504F8"/>
    <w:rsid w:val="00F50922"/>
    <w:rsid w:val="00F50936"/>
    <w:rsid w:val="00F50C9B"/>
    <w:rsid w:val="00F50EBF"/>
    <w:rsid w:val="00F51522"/>
    <w:rsid w:val="00F5191C"/>
    <w:rsid w:val="00F51B3C"/>
    <w:rsid w:val="00F51D25"/>
    <w:rsid w:val="00F52819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123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C93"/>
    <w:rsid w:val="00F8426C"/>
    <w:rsid w:val="00F84280"/>
    <w:rsid w:val="00F84298"/>
    <w:rsid w:val="00F84786"/>
    <w:rsid w:val="00F84B11"/>
    <w:rsid w:val="00F8537B"/>
    <w:rsid w:val="00F855DF"/>
    <w:rsid w:val="00F85A6E"/>
    <w:rsid w:val="00F86064"/>
    <w:rsid w:val="00F86746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233A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5DC"/>
    <w:rsid w:val="00FA391E"/>
    <w:rsid w:val="00FA395E"/>
    <w:rsid w:val="00FA3A29"/>
    <w:rsid w:val="00FA3CBF"/>
    <w:rsid w:val="00FA4140"/>
    <w:rsid w:val="00FA4771"/>
    <w:rsid w:val="00FA4A92"/>
    <w:rsid w:val="00FA5415"/>
    <w:rsid w:val="00FA553F"/>
    <w:rsid w:val="00FA6AD7"/>
    <w:rsid w:val="00FA6FCB"/>
    <w:rsid w:val="00FA7558"/>
    <w:rsid w:val="00FA7710"/>
    <w:rsid w:val="00FA783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DC2"/>
    <w:rsid w:val="00FD41E3"/>
    <w:rsid w:val="00FD44CE"/>
    <w:rsid w:val="00FD5092"/>
    <w:rsid w:val="00FD5148"/>
    <w:rsid w:val="00FD5337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31B6"/>
    <w:rsid w:val="00FE3AB5"/>
    <w:rsid w:val="00FE3E1A"/>
    <w:rsid w:val="00FE406F"/>
    <w:rsid w:val="00FE4354"/>
    <w:rsid w:val="00FE4470"/>
    <w:rsid w:val="00FE4889"/>
    <w:rsid w:val="00FE51E0"/>
    <w:rsid w:val="00FE58CA"/>
    <w:rsid w:val="00FE5ABB"/>
    <w:rsid w:val="00FE643E"/>
    <w:rsid w:val="00FE6A55"/>
    <w:rsid w:val="00FE6B33"/>
    <w:rsid w:val="00FE7DC9"/>
    <w:rsid w:val="00FE7EFF"/>
    <w:rsid w:val="00FE7FC1"/>
    <w:rsid w:val="00FF039E"/>
    <w:rsid w:val="00FF059E"/>
    <w:rsid w:val="00FF090E"/>
    <w:rsid w:val="00FF09E4"/>
    <w:rsid w:val="00FF0E00"/>
    <w:rsid w:val="00FF0F4E"/>
    <w:rsid w:val="00FF1295"/>
    <w:rsid w:val="00FF15E5"/>
    <w:rsid w:val="00FF18FD"/>
    <w:rsid w:val="00FF21DF"/>
    <w:rsid w:val="00FF2284"/>
    <w:rsid w:val="00FF2827"/>
    <w:rsid w:val="00FF2D89"/>
    <w:rsid w:val="00FF30C3"/>
    <w:rsid w:val="00FF3185"/>
    <w:rsid w:val="00FF31EC"/>
    <w:rsid w:val="00FF3528"/>
    <w:rsid w:val="00FF3A02"/>
    <w:rsid w:val="00FF3C54"/>
    <w:rsid w:val="00FF45E8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No List" w:uiPriority="99"/>
    <w:lsdException w:name="Table Web 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1E536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1E5360"/>
    <w:rPr>
      <w:rFonts w:ascii="Times New Roman" w:eastAsia="맑은 고딕" w:hAnsi="Times New Roman" w:cs="바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No List" w:uiPriority="99"/>
    <w:lsdException w:name="Table Web 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3"/>
    <w:rsid w:val="00DB07E5"/>
    <w:pPr>
      <w:snapToGrid w:val="0"/>
    </w:pPr>
  </w:style>
  <w:style w:type="character" w:customStyle="1" w:styleId="Char3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1E536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1E5360"/>
    <w:rPr>
      <w:rFonts w:ascii="Times New Roman" w:eastAsia="맑은 고딕" w:hAnsi="Times New Roman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B79C0-5142-4DD9-B77E-B6F2A4F7F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0</TotalTime>
  <Pages>7</Pages>
  <Words>1746</Words>
  <Characters>9954</Characters>
  <Application>Microsoft Office Word</Application>
  <DocSecurity>0</DocSecurity>
  <Lines>82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11677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Samsung Electronics</cp:lastModifiedBy>
  <cp:revision>2</cp:revision>
  <cp:lastPrinted>2015-04-13T11:37:00Z</cp:lastPrinted>
  <dcterms:created xsi:type="dcterms:W3CDTF">2017-05-06T07:28:00Z</dcterms:created>
  <dcterms:modified xsi:type="dcterms:W3CDTF">2017-05-06T07:28:00Z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</Properties>
</file>